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ADF" w:rsidRDefault="006F3ADF" w:rsidP="004C604A">
      <w:pPr>
        <w:pStyle w:val="Heading4"/>
        <w:jc w:val="center"/>
        <w:rPr>
          <w:b/>
        </w:rPr>
      </w:pPr>
      <w:r w:rsidRPr="00E500BA">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8283" r:id="rId5"/>
        </w:object>
      </w:r>
    </w:p>
    <w:p w:rsidR="006F3ADF" w:rsidRDefault="006F3ADF" w:rsidP="004C604A">
      <w:pPr>
        <w:pStyle w:val="Heading2"/>
      </w:pPr>
      <w:r>
        <w:t>УКРАЇНА</w:t>
      </w:r>
    </w:p>
    <w:p w:rsidR="006F3ADF" w:rsidRDefault="006F3ADF" w:rsidP="004C604A">
      <w:pPr>
        <w:pStyle w:val="Heading3"/>
        <w:rPr>
          <w:b/>
        </w:rPr>
      </w:pPr>
      <w:r>
        <w:rPr>
          <w:b/>
        </w:rPr>
        <w:t xml:space="preserve">  Пологівська районна рада</w:t>
      </w:r>
    </w:p>
    <w:p w:rsidR="006F3ADF" w:rsidRDefault="006F3ADF" w:rsidP="004C604A">
      <w:pPr>
        <w:jc w:val="center"/>
        <w:rPr>
          <w:b/>
          <w:i/>
        </w:rPr>
      </w:pPr>
      <w:r>
        <w:rPr>
          <w:b/>
          <w:i/>
        </w:rPr>
        <w:t>Запорізької області</w:t>
      </w:r>
    </w:p>
    <w:p w:rsidR="006F3ADF" w:rsidRDefault="006F3ADF" w:rsidP="004C604A">
      <w:pPr>
        <w:jc w:val="center"/>
        <w:rPr>
          <w:b/>
          <w:i/>
        </w:rPr>
      </w:pPr>
      <w:r>
        <w:rPr>
          <w:b/>
          <w:i/>
        </w:rPr>
        <w:t>сьомого  скликання</w:t>
      </w:r>
    </w:p>
    <w:p w:rsidR="006F3ADF" w:rsidRDefault="006F3ADF" w:rsidP="004C604A">
      <w:pPr>
        <w:jc w:val="center"/>
        <w:rPr>
          <w:b/>
          <w:i/>
        </w:rPr>
      </w:pPr>
      <w:r>
        <w:rPr>
          <w:b/>
          <w:i/>
        </w:rPr>
        <w:t>шістнадцята</w:t>
      </w:r>
      <w:r w:rsidRPr="00391CD1">
        <w:rPr>
          <w:b/>
          <w:i/>
        </w:rPr>
        <w:t xml:space="preserve"> сесія</w:t>
      </w:r>
    </w:p>
    <w:p w:rsidR="006F3ADF" w:rsidRDefault="006F3ADF" w:rsidP="004C604A">
      <w:pPr>
        <w:jc w:val="center"/>
        <w:rPr>
          <w:b/>
          <w:i/>
        </w:rPr>
      </w:pPr>
      <w:r>
        <w:rPr>
          <w:b/>
          <w:i/>
        </w:rPr>
        <w:t xml:space="preserve"> </w:t>
      </w:r>
    </w:p>
    <w:p w:rsidR="006F3ADF" w:rsidRDefault="006F3ADF" w:rsidP="004C604A">
      <w:pPr>
        <w:jc w:val="center"/>
        <w:rPr>
          <w:b/>
          <w:i/>
        </w:rPr>
      </w:pPr>
      <w:r>
        <w:rPr>
          <w:b/>
          <w:i/>
        </w:rPr>
        <w:t>Р і ш е н н я</w:t>
      </w:r>
    </w:p>
    <w:p w:rsidR="006F3ADF" w:rsidRDefault="006F3ADF" w:rsidP="004C604A">
      <w:pPr>
        <w:jc w:val="center"/>
        <w:rPr>
          <w:b/>
          <w:i/>
        </w:rPr>
      </w:pPr>
    </w:p>
    <w:p w:rsidR="006F3ADF" w:rsidRDefault="006F3ADF">
      <w:r>
        <w:rPr>
          <w:color w:val="000000"/>
        </w:rPr>
        <w:t>03 березня 2017 року                                                                                          №</w:t>
      </w:r>
      <w:r>
        <w:rPr>
          <w:color w:val="000000"/>
          <w:u w:val="single"/>
        </w:rPr>
        <w:t xml:space="preserve">   26</w:t>
      </w:r>
    </w:p>
    <w:p w:rsidR="006F3ADF" w:rsidRDefault="006F3ADF"/>
    <w:p w:rsidR="006F3ADF" w:rsidRDefault="006F3ADF" w:rsidP="00AD7205">
      <w:pPr>
        <w:spacing w:line="240" w:lineRule="exact"/>
        <w:jc w:val="both"/>
      </w:pPr>
      <w:r w:rsidRPr="000171B1">
        <w:t>Про внесення змін до установчих документів</w:t>
      </w:r>
      <w:r>
        <w:t xml:space="preserve"> Шевченківської загальноосвітньої школи І-ІІІ ступенів Пологівської районної ради Запорізької області</w:t>
      </w:r>
    </w:p>
    <w:p w:rsidR="006F3ADF" w:rsidRDefault="006F3ADF" w:rsidP="004C604A">
      <w:pPr>
        <w:ind w:firstLine="705"/>
        <w:jc w:val="both"/>
      </w:pPr>
    </w:p>
    <w:p w:rsidR="006F3ADF" w:rsidRDefault="006F3ADF" w:rsidP="004C604A">
      <w:pPr>
        <w:ind w:firstLine="705"/>
        <w:jc w:val="both"/>
      </w:pPr>
    </w:p>
    <w:p w:rsidR="006F3ADF" w:rsidRDefault="006F3ADF" w:rsidP="00F7546F">
      <w:pPr>
        <w:ind w:firstLine="705"/>
        <w:jc w:val="both"/>
      </w:pPr>
      <w:r>
        <w:t xml:space="preserve">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w:t>
      </w:r>
      <w:r>
        <w:rPr>
          <w:color w:val="000000"/>
          <w:shd w:val="clear" w:color="auto" w:fill="FFFFFF"/>
        </w:rPr>
        <w:t>Положення про загальноосвітній навчальний заклад, затвердженого постановою Кабінету Міністрів України від 27 серпня 2010 № 778</w:t>
      </w:r>
      <w:r>
        <w:rPr>
          <w:rStyle w:val="apple-converted-space"/>
          <w:color w:val="000000"/>
          <w:shd w:val="clear" w:color="auto" w:fill="FFFFFF"/>
        </w:rPr>
        <w:t> </w:t>
      </w:r>
      <w:r>
        <w:t xml:space="preserve"> </w:t>
      </w:r>
      <w:r w:rsidRPr="009E542F">
        <w:t>з</w:t>
      </w:r>
      <w:r>
        <w:t xml:space="preserve"> метою приведення установчих документів у відповідність до діючого законодавства, Пологівська районна рада Запорізької області вирішила:</w:t>
      </w:r>
    </w:p>
    <w:p w:rsidR="006F3ADF" w:rsidRDefault="006F3ADF" w:rsidP="004C604A">
      <w:pPr>
        <w:jc w:val="both"/>
      </w:pPr>
    </w:p>
    <w:p w:rsidR="006F3ADF" w:rsidRDefault="006F3ADF" w:rsidP="004C604A">
      <w:pPr>
        <w:jc w:val="both"/>
      </w:pPr>
      <w:r>
        <w:tab/>
        <w:t>1. Змінити назву Шевченківської загальноосвітньої школи І-ІІІ ступенів Пологівської районної ради Запорізької області на: комунальна установа «Шевченківська загальноосвітня школа І-ІІІ ступенів» Пологівської районної ради Запорізької області, скорочена назва: КУ «Шевченківська ЗОШ І-ІІІ ступенів».</w:t>
      </w:r>
    </w:p>
    <w:p w:rsidR="006F3ADF" w:rsidRDefault="006F3ADF" w:rsidP="004C604A">
      <w:pPr>
        <w:jc w:val="both"/>
      </w:pPr>
    </w:p>
    <w:p w:rsidR="006F3ADF" w:rsidRDefault="006F3ADF" w:rsidP="004C604A">
      <w:pPr>
        <w:jc w:val="both"/>
      </w:pPr>
      <w:r w:rsidRPr="00F7546F">
        <w:tab/>
      </w:r>
      <w:r>
        <w:t>2.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6F3ADF" w:rsidRDefault="006F3ADF" w:rsidP="004C604A">
      <w:pPr>
        <w:jc w:val="both"/>
      </w:pPr>
    </w:p>
    <w:p w:rsidR="006F3ADF" w:rsidRDefault="006F3ADF" w:rsidP="00F7546F">
      <w:pPr>
        <w:ind w:firstLine="708"/>
        <w:jc w:val="both"/>
      </w:pPr>
      <w:r>
        <w:t>3. Затвердити нову редакцію статуту комунальної установи  «Шевченківська загальноосвітня школа І-ІІІ ступенів» Пологівської районної ради Запорізької області (додається).</w:t>
      </w:r>
    </w:p>
    <w:p w:rsidR="006F3ADF" w:rsidRPr="00F7546F" w:rsidRDefault="006F3ADF" w:rsidP="00F7546F">
      <w:pPr>
        <w:ind w:firstLine="708"/>
        <w:jc w:val="both"/>
      </w:pPr>
    </w:p>
    <w:p w:rsidR="006F3ADF" w:rsidRDefault="006F3ADF" w:rsidP="004C604A">
      <w:pPr>
        <w:jc w:val="both"/>
      </w:pPr>
      <w:r>
        <w:tab/>
        <w:t>4. Директору комунальної установи «Шевченківська загальноосвітня школа І-ІІІ ступенів»</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p>
    <w:p w:rsidR="006F3ADF" w:rsidRDefault="006F3ADF" w:rsidP="004C604A">
      <w:pPr>
        <w:jc w:val="both"/>
      </w:pPr>
      <w:r>
        <w:tab/>
        <w:t xml:space="preserve">5.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F7546F">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6F3ADF" w:rsidRPr="003123A8" w:rsidRDefault="006F3ADF" w:rsidP="00F7546F">
      <w:pPr>
        <w:spacing w:line="276" w:lineRule="auto"/>
        <w:jc w:val="both"/>
      </w:pPr>
    </w:p>
    <w:p w:rsidR="006F3ADF" w:rsidRDefault="006F3ADF" w:rsidP="00F7546F">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Pr="00836C0F" w:rsidRDefault="006F3ADF" w:rsidP="00D16907">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6F3ADF" w:rsidRPr="00836C0F" w:rsidRDefault="006F3ADF" w:rsidP="00D16907">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6F3ADF" w:rsidRPr="00836C0F" w:rsidRDefault="006F3ADF" w:rsidP="00D16907">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_____________ 2017</w:t>
      </w:r>
      <w:r w:rsidRPr="00836C0F">
        <w:rPr>
          <w:sz w:val="25"/>
          <w:szCs w:val="25"/>
        </w:rPr>
        <w:t xml:space="preserve"> року № </w:t>
      </w:r>
      <w:r>
        <w:rPr>
          <w:sz w:val="25"/>
          <w:szCs w:val="25"/>
        </w:rPr>
        <w:t>__</w:t>
      </w: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Default="006F3ADF" w:rsidP="00D16907">
      <w:pPr>
        <w:ind w:firstLine="709"/>
        <w:jc w:val="both"/>
      </w:pPr>
    </w:p>
    <w:p w:rsidR="006F3ADF" w:rsidRPr="003308C5" w:rsidRDefault="006F3ADF" w:rsidP="00D16907">
      <w:pPr>
        <w:ind w:firstLine="709"/>
        <w:jc w:val="both"/>
      </w:pPr>
    </w:p>
    <w:p w:rsidR="006F3ADF" w:rsidRPr="00522143" w:rsidRDefault="006F3ADF" w:rsidP="00D16907">
      <w:pPr>
        <w:ind w:firstLine="709"/>
        <w:jc w:val="center"/>
        <w:rPr>
          <w:b/>
          <w:sz w:val="44"/>
          <w:szCs w:val="44"/>
        </w:rPr>
      </w:pPr>
      <w:r w:rsidRPr="00522143">
        <w:rPr>
          <w:b/>
          <w:sz w:val="44"/>
          <w:szCs w:val="44"/>
        </w:rPr>
        <w:t>СТАТУТ</w:t>
      </w:r>
    </w:p>
    <w:p w:rsidR="006F3ADF" w:rsidRPr="00522143" w:rsidRDefault="006F3ADF" w:rsidP="00D16907">
      <w:pPr>
        <w:ind w:firstLine="709"/>
        <w:jc w:val="center"/>
        <w:rPr>
          <w:b/>
        </w:rPr>
      </w:pPr>
      <w:r w:rsidRPr="00522143">
        <w:rPr>
          <w:b/>
        </w:rPr>
        <w:t>КОМУНАЛЬНОЇ УСТАНОВИ</w:t>
      </w:r>
    </w:p>
    <w:p w:rsidR="006F3ADF" w:rsidRPr="00522143" w:rsidRDefault="006F3ADF" w:rsidP="00D16907">
      <w:pPr>
        <w:ind w:firstLine="709"/>
        <w:jc w:val="center"/>
        <w:rPr>
          <w:b/>
        </w:rPr>
      </w:pPr>
      <w:r w:rsidRPr="00522143">
        <w:rPr>
          <w:b/>
        </w:rPr>
        <w:t>«</w:t>
      </w:r>
      <w:r>
        <w:rPr>
          <w:b/>
        </w:rPr>
        <w:t xml:space="preserve">ШЕВЧЕНКІВСЬКА </w:t>
      </w:r>
      <w:r w:rsidRPr="00522143">
        <w:rPr>
          <w:b/>
        </w:rPr>
        <w:t>ЗАГАЛЬНООСВІТНЯ ШКОЛА І-ІІІ СТУПЕНІВ» ПОЛОГІВСЬКОЇ РАЙОННОЇ РАДИ</w:t>
      </w:r>
    </w:p>
    <w:p w:rsidR="006F3ADF" w:rsidRDefault="006F3ADF" w:rsidP="00D16907">
      <w:pPr>
        <w:ind w:firstLine="709"/>
        <w:jc w:val="center"/>
        <w:rPr>
          <w:b/>
        </w:rPr>
      </w:pPr>
      <w:r w:rsidRPr="00522143">
        <w:rPr>
          <w:b/>
        </w:rPr>
        <w:t>ЗАПОРІЗЬКОЇ ОБЛАСТІ</w:t>
      </w:r>
    </w:p>
    <w:p w:rsidR="006F3ADF" w:rsidRPr="00522143" w:rsidRDefault="006F3ADF" w:rsidP="00D16907">
      <w:pPr>
        <w:ind w:firstLine="709"/>
        <w:jc w:val="center"/>
        <w:rPr>
          <w:b/>
        </w:rPr>
      </w:pPr>
      <w:r>
        <w:rPr>
          <w:b/>
        </w:rPr>
        <w:t>(нова редакція)</w:t>
      </w: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p>
    <w:p w:rsidR="006F3ADF" w:rsidRPr="003308C5" w:rsidRDefault="006F3ADF" w:rsidP="00D16907">
      <w:pPr>
        <w:ind w:firstLine="709"/>
        <w:jc w:val="both"/>
      </w:pPr>
      <w:bookmarkStart w:id="0" w:name="_GoBack"/>
      <w:bookmarkEnd w:id="0"/>
    </w:p>
    <w:p w:rsidR="006F3ADF" w:rsidRPr="003308C5" w:rsidRDefault="006F3ADF" w:rsidP="00D16907">
      <w:pPr>
        <w:ind w:firstLine="709"/>
        <w:jc w:val="both"/>
      </w:pPr>
    </w:p>
    <w:p w:rsidR="006F3ADF" w:rsidRDefault="006F3ADF" w:rsidP="002F0CB0">
      <w:pPr>
        <w:tabs>
          <w:tab w:val="left" w:pos="6330"/>
        </w:tabs>
        <w:jc w:val="both"/>
      </w:pPr>
    </w:p>
    <w:p w:rsidR="006F3ADF" w:rsidRDefault="006F3ADF" w:rsidP="002F0CB0">
      <w:pPr>
        <w:tabs>
          <w:tab w:val="left" w:pos="6330"/>
        </w:tabs>
        <w:jc w:val="both"/>
      </w:pPr>
    </w:p>
    <w:p w:rsidR="006F3ADF" w:rsidRDefault="006F3ADF" w:rsidP="002F0CB0">
      <w:pPr>
        <w:tabs>
          <w:tab w:val="left" w:pos="6330"/>
        </w:tabs>
        <w:jc w:val="both"/>
      </w:pPr>
    </w:p>
    <w:p w:rsidR="006F3ADF" w:rsidRDefault="006F3ADF" w:rsidP="002F0CB0">
      <w:pPr>
        <w:tabs>
          <w:tab w:val="left" w:pos="6330"/>
        </w:tabs>
        <w:jc w:val="both"/>
      </w:pPr>
    </w:p>
    <w:p w:rsidR="006F3ADF" w:rsidRDefault="006F3ADF" w:rsidP="002F0CB0">
      <w:pPr>
        <w:tabs>
          <w:tab w:val="left" w:pos="6330"/>
        </w:tabs>
        <w:jc w:val="both"/>
      </w:pPr>
    </w:p>
    <w:p w:rsidR="006F3ADF" w:rsidRPr="00522143" w:rsidRDefault="006F3ADF" w:rsidP="00D16907">
      <w:pPr>
        <w:ind w:firstLine="709"/>
        <w:jc w:val="center"/>
        <w:rPr>
          <w:sz w:val="25"/>
          <w:szCs w:val="25"/>
        </w:rPr>
      </w:pPr>
      <w:r w:rsidRPr="00522143">
        <w:rPr>
          <w:sz w:val="25"/>
          <w:szCs w:val="25"/>
        </w:rPr>
        <w:t>м. Пологи</w:t>
      </w:r>
    </w:p>
    <w:p w:rsidR="006F3ADF" w:rsidRPr="00522143" w:rsidRDefault="006F3ADF" w:rsidP="00D16907">
      <w:pPr>
        <w:ind w:firstLine="709"/>
        <w:jc w:val="center"/>
        <w:rPr>
          <w:sz w:val="25"/>
          <w:szCs w:val="25"/>
        </w:rPr>
      </w:pPr>
      <w:r w:rsidRPr="00522143">
        <w:rPr>
          <w:sz w:val="25"/>
          <w:szCs w:val="25"/>
        </w:rPr>
        <w:t>2017 р.</w:t>
      </w:r>
    </w:p>
    <w:p w:rsidR="006F3ADF" w:rsidRPr="00522143" w:rsidRDefault="006F3ADF" w:rsidP="00D16907">
      <w:pPr>
        <w:ind w:firstLine="709"/>
        <w:jc w:val="center"/>
        <w:rPr>
          <w:sz w:val="25"/>
          <w:szCs w:val="25"/>
        </w:rPr>
      </w:pPr>
      <w:r w:rsidRPr="00522143">
        <w:rPr>
          <w:sz w:val="25"/>
          <w:szCs w:val="25"/>
        </w:rPr>
        <w:t>І.  ЗАГАЛЬНІ  ПОЛОЖЕННЯ</w:t>
      </w:r>
    </w:p>
    <w:p w:rsidR="006F3ADF" w:rsidRPr="00522143" w:rsidRDefault="006F3ADF" w:rsidP="00D16907">
      <w:pPr>
        <w:ind w:firstLine="709"/>
        <w:jc w:val="both"/>
        <w:rPr>
          <w:sz w:val="25"/>
          <w:szCs w:val="25"/>
        </w:rPr>
      </w:pPr>
      <w:r w:rsidRPr="00522143">
        <w:rPr>
          <w:sz w:val="25"/>
          <w:szCs w:val="25"/>
        </w:rPr>
        <w:t xml:space="preserve">1.1. </w:t>
      </w:r>
      <w:r>
        <w:rPr>
          <w:sz w:val="25"/>
          <w:szCs w:val="25"/>
        </w:rPr>
        <w:t>Комунальна установа «Шевченківська загальноосвітня школа І-ІІІ ступенів» Пологівської районної ради Запорізької області (далі – заклад) 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w:t>
      </w:r>
      <w:r>
        <w:rPr>
          <w:sz w:val="25"/>
          <w:szCs w:val="25"/>
        </w:rPr>
        <w:t xml:space="preserve"> Шевченківської</w:t>
      </w:r>
      <w:r w:rsidRPr="00522143">
        <w:rPr>
          <w:sz w:val="25"/>
          <w:szCs w:val="25"/>
        </w:rPr>
        <w:t xml:space="preserve"> загальноосвітньої ш</w:t>
      </w:r>
      <w:r>
        <w:rPr>
          <w:sz w:val="25"/>
          <w:szCs w:val="25"/>
        </w:rPr>
        <w:t>коли І-ІІІ ступенів Пологівської районної ради З</w:t>
      </w:r>
      <w:r w:rsidRPr="00522143">
        <w:rPr>
          <w:sz w:val="25"/>
          <w:szCs w:val="25"/>
        </w:rPr>
        <w:t>апорізької області</w:t>
      </w:r>
      <w:r>
        <w:rPr>
          <w:sz w:val="25"/>
          <w:szCs w:val="25"/>
        </w:rPr>
        <w:t xml:space="preserve"> та є спільною власністю територіальних громад сіл та міста Пологівського району.</w:t>
      </w:r>
    </w:p>
    <w:p w:rsidR="006F3ADF" w:rsidRDefault="006F3ADF" w:rsidP="00D16907">
      <w:pPr>
        <w:ind w:firstLine="709"/>
        <w:jc w:val="both"/>
        <w:rPr>
          <w:sz w:val="25"/>
          <w:szCs w:val="25"/>
        </w:rPr>
      </w:pPr>
      <w:r w:rsidRPr="00522143">
        <w:rPr>
          <w:sz w:val="25"/>
          <w:szCs w:val="25"/>
        </w:rPr>
        <w:t xml:space="preserve">1.2. Повна назва: </w:t>
      </w:r>
    </w:p>
    <w:p w:rsidR="006F3ADF" w:rsidRPr="00522143" w:rsidRDefault="006F3ADF" w:rsidP="00D16907">
      <w:pPr>
        <w:ind w:firstLine="709"/>
        <w:jc w:val="both"/>
        <w:rPr>
          <w:sz w:val="25"/>
          <w:szCs w:val="25"/>
        </w:rPr>
      </w:pPr>
      <w:r>
        <w:rPr>
          <w:sz w:val="25"/>
          <w:szCs w:val="25"/>
        </w:rPr>
        <w:t>- комунальна установа «Шевченківська загальноосвітня школа І-ІІІ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6F3ADF" w:rsidRPr="00522143" w:rsidRDefault="006F3ADF" w:rsidP="00D16907">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«Шевченківська</w:t>
      </w:r>
      <w:r w:rsidRPr="00522143">
        <w:rPr>
          <w:sz w:val="25"/>
          <w:szCs w:val="25"/>
        </w:rPr>
        <w:t xml:space="preserve"> </w:t>
      </w:r>
      <w:r>
        <w:rPr>
          <w:sz w:val="25"/>
          <w:szCs w:val="25"/>
        </w:rPr>
        <w:t>ЗОШ І-ІІІ</w:t>
      </w:r>
      <w:r w:rsidRPr="00522143">
        <w:rPr>
          <w:sz w:val="25"/>
          <w:szCs w:val="25"/>
        </w:rPr>
        <w:t xml:space="preserve"> ступенів</w:t>
      </w:r>
      <w:r>
        <w:rPr>
          <w:sz w:val="25"/>
          <w:szCs w:val="25"/>
        </w:rPr>
        <w:t xml:space="preserve">» </w:t>
      </w:r>
      <w:r w:rsidRPr="00522143">
        <w:rPr>
          <w:sz w:val="25"/>
          <w:szCs w:val="25"/>
        </w:rPr>
        <w:t xml:space="preserve">.    </w:t>
      </w:r>
    </w:p>
    <w:p w:rsidR="006F3ADF" w:rsidRPr="00522143" w:rsidRDefault="006F3ADF" w:rsidP="00D16907">
      <w:pPr>
        <w:ind w:firstLine="709"/>
        <w:jc w:val="both"/>
        <w:rPr>
          <w:sz w:val="25"/>
          <w:szCs w:val="25"/>
        </w:rPr>
      </w:pPr>
      <w:r w:rsidRPr="006A1A4B">
        <w:rPr>
          <w:sz w:val="25"/>
          <w:szCs w:val="25"/>
        </w:rPr>
        <w:t xml:space="preserve">1.3. </w:t>
      </w:r>
      <w:r w:rsidRPr="006A1A4B">
        <w:rPr>
          <w:sz w:val="25"/>
          <w:szCs w:val="25"/>
          <w:shd w:val="clear" w:color="auto" w:fill="FFFFFF"/>
        </w:rPr>
        <w:t>Місцезнаходження закладу:</w:t>
      </w:r>
    </w:p>
    <w:p w:rsidR="006F3ADF" w:rsidRDefault="006F3ADF" w:rsidP="00D16907">
      <w:pPr>
        <w:ind w:firstLine="709"/>
        <w:jc w:val="both"/>
        <w:rPr>
          <w:sz w:val="25"/>
          <w:szCs w:val="25"/>
        </w:rPr>
      </w:pPr>
      <w:r w:rsidRPr="006A1A4B">
        <w:rPr>
          <w:sz w:val="25"/>
          <w:szCs w:val="25"/>
        </w:rPr>
        <w:t xml:space="preserve">70642, Запорізька область, </w:t>
      </w:r>
    </w:p>
    <w:p w:rsidR="006F3ADF" w:rsidRDefault="006F3ADF" w:rsidP="00D16907">
      <w:pPr>
        <w:ind w:firstLine="709"/>
        <w:jc w:val="both"/>
        <w:rPr>
          <w:sz w:val="25"/>
          <w:szCs w:val="25"/>
        </w:rPr>
      </w:pPr>
      <w:r w:rsidRPr="006A1A4B">
        <w:rPr>
          <w:sz w:val="25"/>
          <w:szCs w:val="25"/>
        </w:rPr>
        <w:t xml:space="preserve">Пологівський район, </w:t>
      </w:r>
    </w:p>
    <w:p w:rsidR="006F3ADF" w:rsidRDefault="006F3ADF" w:rsidP="00D16907">
      <w:pPr>
        <w:ind w:firstLine="709"/>
        <w:jc w:val="both"/>
        <w:rPr>
          <w:sz w:val="25"/>
          <w:szCs w:val="25"/>
        </w:rPr>
      </w:pPr>
      <w:r>
        <w:rPr>
          <w:sz w:val="25"/>
          <w:szCs w:val="25"/>
        </w:rPr>
        <w:t>село Шевченкове, вулиця</w:t>
      </w:r>
      <w:r w:rsidRPr="006A1A4B">
        <w:rPr>
          <w:sz w:val="25"/>
          <w:szCs w:val="25"/>
        </w:rPr>
        <w:t xml:space="preserve"> Горького, 34-А</w:t>
      </w:r>
      <w:r>
        <w:rPr>
          <w:sz w:val="25"/>
          <w:szCs w:val="25"/>
        </w:rPr>
        <w:t>.</w:t>
      </w:r>
      <w:r w:rsidRPr="006A1A4B">
        <w:rPr>
          <w:sz w:val="25"/>
          <w:szCs w:val="25"/>
        </w:rPr>
        <w:t xml:space="preserve"> </w:t>
      </w:r>
    </w:p>
    <w:p w:rsidR="006F3ADF" w:rsidRDefault="006F3ADF" w:rsidP="00D16907">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6F3ADF" w:rsidRPr="00FA6612" w:rsidRDefault="006F3ADF" w:rsidP="00D16907">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6F3ADF" w:rsidRPr="00522143" w:rsidRDefault="006F3ADF" w:rsidP="00D16907">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6F3ADF" w:rsidRPr="00522143" w:rsidRDefault="006F3ADF" w:rsidP="00D16907">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6F3ADF" w:rsidRPr="00522143" w:rsidRDefault="006F3ADF" w:rsidP="00D16907">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6F3ADF" w:rsidRPr="00522143" w:rsidRDefault="006F3ADF" w:rsidP="00D16907">
      <w:pPr>
        <w:ind w:firstLine="709"/>
        <w:jc w:val="both"/>
        <w:rPr>
          <w:sz w:val="25"/>
          <w:szCs w:val="25"/>
        </w:rPr>
      </w:pPr>
      <w:r>
        <w:rPr>
          <w:sz w:val="25"/>
          <w:szCs w:val="25"/>
        </w:rPr>
        <w:t>1.8. 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6F3ADF" w:rsidRPr="00522143" w:rsidRDefault="006F3ADF" w:rsidP="00D16907">
      <w:pPr>
        <w:ind w:firstLine="709"/>
        <w:jc w:val="both"/>
        <w:rPr>
          <w:sz w:val="25"/>
          <w:szCs w:val="25"/>
        </w:rPr>
      </w:pPr>
      <w:r w:rsidRPr="00522143">
        <w:rPr>
          <w:sz w:val="25"/>
          <w:szCs w:val="25"/>
        </w:rPr>
        <w:t>- реалізація державної політики в галузі освіти;</w:t>
      </w:r>
    </w:p>
    <w:p w:rsidR="006F3ADF" w:rsidRPr="00522143" w:rsidRDefault="006F3ADF" w:rsidP="00D16907">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середньої освіти, розвитку їх творчих здібностей і нахилів;</w:t>
      </w:r>
    </w:p>
    <w:p w:rsidR="006F3ADF" w:rsidRPr="00522143" w:rsidRDefault="006F3ADF" w:rsidP="00D16907">
      <w:pPr>
        <w:ind w:firstLine="709"/>
        <w:jc w:val="both"/>
        <w:rPr>
          <w:sz w:val="25"/>
          <w:szCs w:val="25"/>
        </w:rPr>
      </w:pPr>
      <w:r w:rsidRPr="00522143">
        <w:rPr>
          <w:sz w:val="25"/>
          <w:szCs w:val="25"/>
        </w:rPr>
        <w:t>- формування особистості, розвиток творчих здібностей та нахилів;</w:t>
      </w:r>
    </w:p>
    <w:p w:rsidR="006F3ADF" w:rsidRPr="00522143" w:rsidRDefault="006F3ADF" w:rsidP="00D16907">
      <w:pPr>
        <w:ind w:firstLine="709"/>
        <w:jc w:val="both"/>
        <w:rPr>
          <w:sz w:val="25"/>
          <w:szCs w:val="25"/>
        </w:rPr>
      </w:pPr>
      <w:r w:rsidRPr="00522143">
        <w:rPr>
          <w:sz w:val="25"/>
          <w:szCs w:val="25"/>
        </w:rPr>
        <w:t>-  виховання громадянина України;</w:t>
      </w:r>
    </w:p>
    <w:p w:rsidR="006F3ADF" w:rsidRPr="00522143" w:rsidRDefault="006F3ADF" w:rsidP="00D16907">
      <w:pPr>
        <w:ind w:firstLine="709"/>
        <w:jc w:val="both"/>
        <w:rPr>
          <w:sz w:val="25"/>
          <w:szCs w:val="25"/>
        </w:rPr>
      </w:pPr>
      <w:r>
        <w:rPr>
          <w:sz w:val="25"/>
          <w:szCs w:val="25"/>
        </w:rPr>
        <w:t xml:space="preserve">- виховання в учнів </w:t>
      </w:r>
      <w:r w:rsidRPr="00522143">
        <w:rPr>
          <w:sz w:val="25"/>
          <w:szCs w:val="25"/>
        </w:rPr>
        <w:t>любові до України, шанобливого ставлення д</w:t>
      </w:r>
      <w:r>
        <w:rPr>
          <w:sz w:val="25"/>
          <w:szCs w:val="25"/>
        </w:rPr>
        <w:t xml:space="preserve">о родини, поваги до народних </w:t>
      </w:r>
      <w:r w:rsidRPr="00522143">
        <w:rPr>
          <w:sz w:val="25"/>
          <w:szCs w:val="25"/>
        </w:rPr>
        <w:t>тради</w:t>
      </w:r>
      <w:r>
        <w:rPr>
          <w:sz w:val="25"/>
          <w:szCs w:val="25"/>
        </w:rPr>
        <w:t>цій і звичаїв, державної</w:t>
      </w:r>
      <w:r w:rsidRPr="00522143">
        <w:rPr>
          <w:sz w:val="25"/>
          <w:szCs w:val="25"/>
        </w:rPr>
        <w:t xml:space="preserve"> та</w:t>
      </w:r>
      <w:r>
        <w:rPr>
          <w:sz w:val="25"/>
          <w:szCs w:val="25"/>
        </w:rPr>
        <w:t xml:space="preserve"> рідної мови, національних цінностей українського </w:t>
      </w:r>
      <w:r w:rsidRPr="00522143">
        <w:rPr>
          <w:sz w:val="25"/>
          <w:szCs w:val="25"/>
        </w:rPr>
        <w:t xml:space="preserve">народу та інших  народів і націй; </w:t>
      </w:r>
    </w:p>
    <w:p w:rsidR="006F3ADF" w:rsidRPr="00522143" w:rsidRDefault="006F3ADF" w:rsidP="00D16907">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w:t>
      </w:r>
      <w:r>
        <w:rPr>
          <w:sz w:val="25"/>
          <w:szCs w:val="25"/>
        </w:rPr>
        <w:t xml:space="preserve"> національної самосвідомості, </w:t>
      </w:r>
      <w:r w:rsidRPr="00522143">
        <w:rPr>
          <w:sz w:val="25"/>
          <w:szCs w:val="25"/>
        </w:rPr>
        <w:t>до професійного самовизначення;</w:t>
      </w:r>
    </w:p>
    <w:p w:rsidR="006F3ADF" w:rsidRPr="00522143" w:rsidRDefault="006F3ADF" w:rsidP="00D16907">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F3ADF" w:rsidRPr="00522143" w:rsidRDefault="006F3ADF" w:rsidP="00D16907">
      <w:pPr>
        <w:ind w:firstLine="709"/>
        <w:jc w:val="both"/>
        <w:rPr>
          <w:sz w:val="25"/>
          <w:szCs w:val="25"/>
        </w:rPr>
      </w:pPr>
      <w:r w:rsidRPr="00522143">
        <w:rPr>
          <w:sz w:val="25"/>
          <w:szCs w:val="25"/>
        </w:rPr>
        <w:t>- формування основних норм загальнолюдської моралі;</w:t>
      </w:r>
    </w:p>
    <w:p w:rsidR="006F3ADF" w:rsidRPr="00522143" w:rsidRDefault="006F3ADF" w:rsidP="00D16907">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6F3ADF" w:rsidRPr="00522143" w:rsidRDefault="006F3ADF" w:rsidP="00D16907">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6F3ADF" w:rsidRPr="00522143" w:rsidRDefault="006F3ADF" w:rsidP="00D16907">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6F3ADF" w:rsidRPr="00522143" w:rsidRDefault="006F3ADF" w:rsidP="00D16907">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6F3ADF" w:rsidRPr="00522143" w:rsidRDefault="006F3ADF" w:rsidP="00D16907">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6F3ADF" w:rsidRPr="00522143" w:rsidRDefault="006F3ADF" w:rsidP="00D16907">
      <w:pPr>
        <w:ind w:firstLine="709"/>
        <w:jc w:val="both"/>
        <w:rPr>
          <w:sz w:val="25"/>
          <w:szCs w:val="25"/>
        </w:rPr>
      </w:pPr>
      <w:r w:rsidRPr="00522143">
        <w:rPr>
          <w:sz w:val="25"/>
          <w:szCs w:val="25"/>
        </w:rPr>
        <w:t>- безпечні умови освітньої діяльності;</w:t>
      </w:r>
    </w:p>
    <w:p w:rsidR="006F3ADF" w:rsidRPr="00522143" w:rsidRDefault="006F3ADF" w:rsidP="00D16907">
      <w:pPr>
        <w:ind w:firstLine="709"/>
        <w:jc w:val="both"/>
        <w:rPr>
          <w:sz w:val="25"/>
          <w:szCs w:val="25"/>
        </w:rPr>
      </w:pPr>
      <w:r w:rsidRPr="00522143">
        <w:rPr>
          <w:sz w:val="25"/>
          <w:szCs w:val="25"/>
        </w:rPr>
        <w:t>- дотримання державних стандартів загальної середньої освіти;</w:t>
      </w:r>
    </w:p>
    <w:p w:rsidR="006F3ADF" w:rsidRPr="00522143" w:rsidRDefault="006F3ADF" w:rsidP="00D16907">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6F3ADF" w:rsidRDefault="006F3ADF" w:rsidP="00D16907">
      <w:pPr>
        <w:ind w:firstLine="709"/>
        <w:jc w:val="both"/>
        <w:rPr>
          <w:sz w:val="25"/>
          <w:szCs w:val="25"/>
        </w:rPr>
      </w:pPr>
      <w:r w:rsidRPr="00522143">
        <w:rPr>
          <w:sz w:val="25"/>
          <w:szCs w:val="25"/>
        </w:rPr>
        <w:t>- дотримання фінансової дисципліни.</w:t>
      </w:r>
    </w:p>
    <w:p w:rsidR="006F3ADF" w:rsidRPr="00AC17AE" w:rsidRDefault="006F3ADF" w:rsidP="00D16907">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6F3ADF" w:rsidRPr="00521D01" w:rsidRDefault="006F3ADF" w:rsidP="00D16907">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6F3ADF" w:rsidRPr="00521D01" w:rsidRDefault="006F3ADF" w:rsidP="00D16907">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6F3ADF" w:rsidRPr="00521D01" w:rsidRDefault="006F3ADF" w:rsidP="00D16907">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6F3ADF" w:rsidRPr="00521D01" w:rsidRDefault="006F3ADF" w:rsidP="00D16907">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6F3ADF" w:rsidRPr="00521D01" w:rsidRDefault="006F3ADF" w:rsidP="00D16907">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6F3ADF" w:rsidRPr="00521D01" w:rsidRDefault="006F3ADF" w:rsidP="00D16907">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F3ADF" w:rsidRPr="00521D01" w:rsidRDefault="006F3ADF" w:rsidP="00D16907">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6F3ADF" w:rsidRPr="00521D01" w:rsidRDefault="006F3ADF" w:rsidP="00D16907">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6F3ADF" w:rsidRPr="00521D01" w:rsidRDefault="006F3ADF" w:rsidP="00D16907">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6F3ADF" w:rsidRPr="00521D01" w:rsidRDefault="006F3ADF" w:rsidP="00D16907">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6F3ADF" w:rsidRDefault="006F3ADF" w:rsidP="00D16907">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6F3ADF" w:rsidRPr="001C27E0" w:rsidRDefault="006F3ADF" w:rsidP="00D16907">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6F3ADF" w:rsidRPr="001C27E0" w:rsidRDefault="006F3ADF" w:rsidP="00D16907">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закладі забезпечується Засновником і здійснюється </w:t>
      </w:r>
      <w:r w:rsidRPr="007511FC">
        <w:rPr>
          <w:sz w:val="25"/>
          <w:szCs w:val="25"/>
        </w:rPr>
        <w:t>органом охорон</w:t>
      </w:r>
      <w:r>
        <w:rPr>
          <w:sz w:val="25"/>
          <w:szCs w:val="25"/>
        </w:rPr>
        <w:t>и здоров’я згідно законодавства</w:t>
      </w:r>
      <w:r w:rsidRPr="001C27E0">
        <w:rPr>
          <w:sz w:val="25"/>
          <w:szCs w:val="25"/>
        </w:rPr>
        <w:t xml:space="preserve">. </w:t>
      </w:r>
    </w:p>
    <w:p w:rsidR="006F3ADF" w:rsidRPr="001C27E0" w:rsidRDefault="006F3ADF" w:rsidP="00D16907">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6F3ADF" w:rsidRDefault="006F3ADF" w:rsidP="00D16907">
      <w:pPr>
        <w:ind w:firstLine="709"/>
        <w:jc w:val="both"/>
        <w:rPr>
          <w:sz w:val="25"/>
          <w:szCs w:val="25"/>
        </w:rPr>
      </w:pPr>
    </w:p>
    <w:p w:rsidR="006F3ADF" w:rsidRDefault="006F3ADF" w:rsidP="00D16907">
      <w:pPr>
        <w:ind w:firstLine="709"/>
        <w:jc w:val="both"/>
        <w:rPr>
          <w:sz w:val="25"/>
          <w:szCs w:val="25"/>
        </w:rPr>
      </w:pPr>
    </w:p>
    <w:p w:rsidR="006F3ADF" w:rsidRPr="001C27E0" w:rsidRDefault="006F3ADF" w:rsidP="00D16907">
      <w:pPr>
        <w:ind w:firstLine="709"/>
        <w:jc w:val="both"/>
        <w:rPr>
          <w:sz w:val="25"/>
          <w:szCs w:val="25"/>
        </w:rPr>
      </w:pPr>
    </w:p>
    <w:p w:rsidR="006F3ADF" w:rsidRPr="001C27E0" w:rsidRDefault="006F3ADF" w:rsidP="00D16907">
      <w:pPr>
        <w:ind w:firstLine="709"/>
        <w:jc w:val="center"/>
        <w:rPr>
          <w:sz w:val="25"/>
          <w:szCs w:val="25"/>
        </w:rPr>
      </w:pPr>
      <w:r w:rsidRPr="001C27E0">
        <w:rPr>
          <w:sz w:val="25"/>
          <w:szCs w:val="25"/>
        </w:rPr>
        <w:t>ІІ. ОРГАНІЗАЦІЯ НАВЧАЛЬНО-ВИХОВНОГО ПРОЦЕСУ.</w:t>
      </w:r>
    </w:p>
    <w:p w:rsidR="006F3ADF" w:rsidRPr="001C27E0" w:rsidRDefault="006F3ADF" w:rsidP="00D16907">
      <w:pPr>
        <w:ind w:firstLine="709"/>
        <w:jc w:val="both"/>
        <w:rPr>
          <w:sz w:val="25"/>
          <w:szCs w:val="25"/>
        </w:rPr>
      </w:pPr>
      <w:r w:rsidRPr="001C27E0">
        <w:rPr>
          <w:sz w:val="25"/>
          <w:szCs w:val="25"/>
        </w:rPr>
        <w:t xml:space="preserve">2.1. Заклад планує  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6F3ADF" w:rsidRPr="001C27E0" w:rsidRDefault="006F3ADF" w:rsidP="00D16907">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6F3ADF" w:rsidRPr="001C27E0" w:rsidRDefault="006F3ADF" w:rsidP="00D16907">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6F3ADF" w:rsidRPr="001C27E0" w:rsidRDefault="006F3ADF" w:rsidP="00D16907">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6F3ADF" w:rsidRPr="001C27E0" w:rsidRDefault="006F3ADF" w:rsidP="00D16907">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6F3ADF" w:rsidRPr="001C27E0" w:rsidRDefault="006F3ADF" w:rsidP="00D16907">
      <w:pPr>
        <w:ind w:firstLine="709"/>
        <w:jc w:val="both"/>
        <w:rPr>
          <w:sz w:val="25"/>
          <w:szCs w:val="25"/>
        </w:rPr>
      </w:pPr>
      <w:r w:rsidRPr="001C27E0">
        <w:rPr>
          <w:sz w:val="25"/>
          <w:szCs w:val="25"/>
        </w:rPr>
        <w:t xml:space="preserve">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w:t>
      </w:r>
      <w:r>
        <w:rPr>
          <w:sz w:val="25"/>
          <w:szCs w:val="25"/>
        </w:rPr>
        <w:t>МОН</w:t>
      </w:r>
      <w:r w:rsidRPr="001C27E0">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F3ADF" w:rsidRPr="001C27E0" w:rsidRDefault="006F3ADF" w:rsidP="00D16907">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6F3ADF" w:rsidRPr="001C27E0" w:rsidRDefault="006F3ADF" w:rsidP="00D16907">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6F3ADF" w:rsidRPr="001C27E0" w:rsidRDefault="006F3ADF" w:rsidP="00D16907">
      <w:pPr>
        <w:shd w:val="clear" w:color="auto" w:fill="FFFFFF"/>
        <w:ind w:firstLine="709"/>
        <w:jc w:val="both"/>
        <w:rPr>
          <w:sz w:val="25"/>
          <w:szCs w:val="25"/>
        </w:rPr>
      </w:pPr>
      <w:r w:rsidRPr="001C27E0">
        <w:rPr>
          <w:sz w:val="25"/>
          <w:szCs w:val="25"/>
        </w:rPr>
        <w:t xml:space="preserve">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w:t>
      </w:r>
      <w:r>
        <w:rPr>
          <w:sz w:val="25"/>
          <w:szCs w:val="25"/>
        </w:rPr>
        <w:t>МОН</w:t>
      </w:r>
      <w:r w:rsidRPr="001C27E0">
        <w:rPr>
          <w:sz w:val="25"/>
          <w:szCs w:val="25"/>
        </w:rPr>
        <w:t xml:space="preserve"> України зразка.</w:t>
      </w:r>
    </w:p>
    <w:p w:rsidR="006F3ADF" w:rsidRPr="001C27E0" w:rsidRDefault="006F3ADF" w:rsidP="00D16907">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6F3ADF" w:rsidRPr="001C27E0" w:rsidRDefault="006F3ADF" w:rsidP="00D16907">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6F3ADF" w:rsidRPr="001C27E0" w:rsidRDefault="006F3ADF" w:rsidP="00D16907">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6F3ADF" w:rsidRPr="001C27E0" w:rsidRDefault="006F3ADF" w:rsidP="00D16907">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6F3ADF" w:rsidRPr="001C27E0" w:rsidRDefault="006F3ADF" w:rsidP="00D16907">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6F3ADF" w:rsidRPr="001C27E0" w:rsidRDefault="006F3ADF" w:rsidP="00D16907">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6F3ADF" w:rsidRPr="001C27E0" w:rsidRDefault="006F3ADF" w:rsidP="00D16907">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6F3ADF" w:rsidRPr="001C27E0" w:rsidRDefault="006F3ADF" w:rsidP="00D16907">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6F3ADF" w:rsidRPr="001C27E0" w:rsidRDefault="006F3ADF" w:rsidP="00D16907">
      <w:pPr>
        <w:shd w:val="clear" w:color="auto" w:fill="FFFFFF"/>
        <w:ind w:firstLine="709"/>
        <w:jc w:val="both"/>
        <w:rPr>
          <w:sz w:val="25"/>
          <w:szCs w:val="25"/>
        </w:rPr>
      </w:pPr>
      <w:r w:rsidRPr="001C27E0">
        <w:rPr>
          <w:sz w:val="25"/>
          <w:szCs w:val="25"/>
        </w:rPr>
        <w:t>2.11. Тривалість уроків у закладі становить:</w:t>
      </w:r>
    </w:p>
    <w:p w:rsidR="006F3ADF" w:rsidRPr="001C27E0" w:rsidRDefault="006F3ADF" w:rsidP="00D16907">
      <w:pPr>
        <w:shd w:val="clear" w:color="auto" w:fill="FFFFFF"/>
        <w:ind w:firstLine="709"/>
        <w:jc w:val="both"/>
        <w:rPr>
          <w:sz w:val="25"/>
          <w:szCs w:val="25"/>
        </w:rPr>
      </w:pPr>
      <w:r w:rsidRPr="001C27E0">
        <w:rPr>
          <w:sz w:val="25"/>
          <w:szCs w:val="25"/>
        </w:rPr>
        <w:t>- у перших класах – 35 хвилин;</w:t>
      </w:r>
    </w:p>
    <w:p w:rsidR="006F3ADF" w:rsidRPr="001C27E0" w:rsidRDefault="006F3ADF" w:rsidP="00D16907">
      <w:pPr>
        <w:shd w:val="clear" w:color="auto" w:fill="FFFFFF"/>
        <w:ind w:firstLine="709"/>
        <w:jc w:val="both"/>
        <w:rPr>
          <w:sz w:val="25"/>
          <w:szCs w:val="25"/>
        </w:rPr>
      </w:pPr>
      <w:r w:rsidRPr="001C27E0">
        <w:rPr>
          <w:sz w:val="25"/>
          <w:szCs w:val="25"/>
        </w:rPr>
        <w:t>- у других-четвертих класах – 40 хвилин;</w:t>
      </w:r>
    </w:p>
    <w:p w:rsidR="006F3ADF" w:rsidRPr="001C27E0" w:rsidRDefault="006F3ADF" w:rsidP="00D16907">
      <w:pPr>
        <w:shd w:val="clear" w:color="auto" w:fill="FFFFFF"/>
        <w:ind w:firstLine="709"/>
        <w:jc w:val="both"/>
        <w:rPr>
          <w:sz w:val="25"/>
          <w:szCs w:val="25"/>
        </w:rPr>
      </w:pPr>
      <w:r w:rsidRPr="001C27E0">
        <w:rPr>
          <w:sz w:val="25"/>
          <w:szCs w:val="25"/>
        </w:rPr>
        <w:t>- у п’ятих-одинадцятих – 45 хвилин.</w:t>
      </w:r>
    </w:p>
    <w:p w:rsidR="006F3ADF" w:rsidRPr="001C27E0" w:rsidRDefault="006F3ADF" w:rsidP="00D16907">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6F3ADF" w:rsidRPr="001C27E0" w:rsidRDefault="006F3ADF" w:rsidP="00D16907">
      <w:pPr>
        <w:shd w:val="clear" w:color="auto" w:fill="FFFFFF"/>
        <w:ind w:firstLine="709"/>
        <w:jc w:val="both"/>
        <w:rPr>
          <w:sz w:val="25"/>
          <w:szCs w:val="25"/>
        </w:rPr>
      </w:pPr>
      <w:r w:rsidRPr="001C27E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6F3ADF" w:rsidRPr="001C27E0" w:rsidRDefault="006F3ADF" w:rsidP="00D16907">
      <w:pPr>
        <w:shd w:val="clear" w:color="auto" w:fill="FFFFFF"/>
        <w:ind w:firstLine="709"/>
        <w:jc w:val="both"/>
        <w:rPr>
          <w:sz w:val="25"/>
          <w:szCs w:val="25"/>
        </w:rPr>
      </w:pPr>
      <w:r w:rsidRPr="001C27E0">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6F3ADF" w:rsidRPr="001C27E0" w:rsidRDefault="006F3ADF" w:rsidP="00D16907">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6F3ADF" w:rsidRPr="001C27E0" w:rsidRDefault="006F3ADF" w:rsidP="00D16907">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6F3ADF" w:rsidRPr="001C27E0" w:rsidRDefault="006F3ADF" w:rsidP="00D16907">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6F3ADF" w:rsidRDefault="006F3ADF" w:rsidP="00D16907">
      <w:pPr>
        <w:shd w:val="clear" w:color="auto" w:fill="FFFFFF"/>
        <w:ind w:firstLine="709"/>
        <w:jc w:val="both"/>
        <w:rPr>
          <w:sz w:val="25"/>
          <w:szCs w:val="25"/>
        </w:rPr>
      </w:pPr>
      <w:r w:rsidRPr="001C27E0">
        <w:rPr>
          <w:sz w:val="25"/>
          <w:szCs w:val="25"/>
        </w:rPr>
        <w:t>Домашні завдання учням 1-х класів не задаються.</w:t>
      </w:r>
    </w:p>
    <w:p w:rsidR="006F3ADF" w:rsidRPr="001C27E0" w:rsidRDefault="006F3ADF" w:rsidP="00D16907">
      <w:pPr>
        <w:shd w:val="clear" w:color="auto" w:fill="FFFFFF"/>
        <w:ind w:firstLine="709"/>
        <w:jc w:val="both"/>
        <w:rPr>
          <w:sz w:val="25"/>
          <w:szCs w:val="25"/>
        </w:rPr>
      </w:pPr>
      <w:r>
        <w:rPr>
          <w:sz w:val="25"/>
          <w:szCs w:val="25"/>
        </w:rPr>
        <w:t xml:space="preserve">2.14. </w:t>
      </w:r>
      <w:r w:rsidRPr="00B757DE">
        <w:rPr>
          <w:sz w:val="25"/>
          <w:szCs w:val="25"/>
        </w:rPr>
        <w:t xml:space="preserve">За погодженням із відповідними структурними підрозділами районної державної адміністрації в закладі може функціонувати група короткотривалого перебування дітей старшого дошкільного віку. </w:t>
      </w:r>
      <w:r>
        <w:rPr>
          <w:sz w:val="25"/>
          <w:szCs w:val="25"/>
        </w:rPr>
        <w:t xml:space="preserve">Зарахування до групи короткотривалого перебування дітей здійснюється директором закладу на підставі заяв батьків або осіб, які їх замінюють, медичної довідки про стан  здоров’я, свідоцтва про народження. </w:t>
      </w:r>
      <w:r w:rsidRPr="00B757DE">
        <w:rPr>
          <w:sz w:val="25"/>
          <w:szCs w:val="25"/>
        </w:rPr>
        <w:t>Зміст дошкільної освіти визначається Базовим компонентом дошкільної освіти</w:t>
      </w:r>
      <w:r>
        <w:rPr>
          <w:sz w:val="25"/>
          <w:szCs w:val="25"/>
        </w:rPr>
        <w:t>.</w:t>
      </w:r>
    </w:p>
    <w:p w:rsidR="006F3ADF" w:rsidRPr="001C27E0" w:rsidRDefault="006F3ADF" w:rsidP="00D16907">
      <w:pPr>
        <w:shd w:val="clear" w:color="auto" w:fill="FFFFFF"/>
        <w:ind w:firstLine="709"/>
        <w:jc w:val="both"/>
        <w:rPr>
          <w:sz w:val="25"/>
          <w:szCs w:val="25"/>
        </w:rPr>
      </w:pPr>
      <w:r>
        <w:rPr>
          <w:sz w:val="25"/>
          <w:szCs w:val="25"/>
        </w:rPr>
        <w:t>2.15</w:t>
      </w:r>
      <w:r w:rsidRPr="001C27E0">
        <w:rPr>
          <w:sz w:val="25"/>
          <w:szCs w:val="25"/>
        </w:rPr>
        <w:t xml:space="preserve">.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6F3ADF" w:rsidRPr="001C27E0" w:rsidRDefault="006F3ADF" w:rsidP="00D16907">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6F3ADF" w:rsidRPr="001C27E0" w:rsidRDefault="006F3ADF" w:rsidP="00D16907">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6F3ADF" w:rsidRPr="001C27E0" w:rsidRDefault="006F3ADF" w:rsidP="00D16907">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6F3ADF" w:rsidRPr="001C27E0" w:rsidRDefault="006F3ADF" w:rsidP="00D16907">
      <w:pPr>
        <w:shd w:val="clear" w:color="auto" w:fill="FFFFFF"/>
        <w:ind w:firstLine="709"/>
        <w:jc w:val="both"/>
        <w:rPr>
          <w:sz w:val="25"/>
          <w:szCs w:val="25"/>
        </w:rPr>
      </w:pPr>
      <w:r w:rsidRPr="001C27E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6F3ADF" w:rsidRPr="001C27E0" w:rsidRDefault="006F3ADF" w:rsidP="00D16907">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6F3ADF" w:rsidRPr="001C27E0" w:rsidRDefault="006F3ADF" w:rsidP="00D16907">
      <w:pPr>
        <w:shd w:val="clear" w:color="auto" w:fill="FFFFFF"/>
        <w:ind w:firstLine="709"/>
        <w:jc w:val="both"/>
        <w:rPr>
          <w:sz w:val="25"/>
          <w:szCs w:val="25"/>
        </w:rPr>
      </w:pPr>
      <w:r>
        <w:rPr>
          <w:sz w:val="25"/>
          <w:szCs w:val="25"/>
        </w:rPr>
        <w:t>2.16</w:t>
      </w:r>
      <w:r w:rsidRPr="001C27E0">
        <w:rPr>
          <w:sz w:val="25"/>
          <w:szCs w:val="25"/>
        </w:rPr>
        <w:t xml:space="preserve">.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6F3ADF" w:rsidRPr="001C27E0" w:rsidRDefault="006F3ADF" w:rsidP="00D16907">
      <w:pPr>
        <w:shd w:val="clear" w:color="auto" w:fill="FFFFFF"/>
        <w:ind w:firstLine="709"/>
        <w:jc w:val="both"/>
        <w:rPr>
          <w:sz w:val="25"/>
          <w:szCs w:val="25"/>
        </w:rPr>
      </w:pPr>
      <w:r>
        <w:rPr>
          <w:sz w:val="25"/>
          <w:szCs w:val="25"/>
        </w:rPr>
        <w:t>2.17</w:t>
      </w:r>
      <w:r w:rsidRPr="001C27E0">
        <w:rPr>
          <w:sz w:val="25"/>
          <w:szCs w:val="25"/>
        </w:rPr>
        <w:t xml:space="preserve">.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6F3ADF" w:rsidRPr="001C27E0" w:rsidRDefault="006F3ADF" w:rsidP="00D16907">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6F3ADF" w:rsidRPr="001C27E0" w:rsidRDefault="006F3ADF" w:rsidP="00D16907">
      <w:pPr>
        <w:shd w:val="clear" w:color="auto" w:fill="FFFFFF"/>
        <w:ind w:firstLine="709"/>
        <w:jc w:val="both"/>
        <w:rPr>
          <w:sz w:val="25"/>
          <w:szCs w:val="25"/>
        </w:rPr>
      </w:pPr>
      <w:r>
        <w:rPr>
          <w:sz w:val="25"/>
          <w:szCs w:val="25"/>
        </w:rPr>
        <w:t>2.18</w:t>
      </w:r>
      <w:r w:rsidRPr="001C27E0">
        <w:rPr>
          <w:sz w:val="25"/>
          <w:szCs w:val="25"/>
        </w:rPr>
        <w:t xml:space="preserve">.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6F3ADF" w:rsidRPr="001C27E0" w:rsidRDefault="006F3ADF" w:rsidP="00D16907">
      <w:pPr>
        <w:shd w:val="clear" w:color="auto" w:fill="FFFFFF"/>
        <w:ind w:firstLine="709"/>
        <w:jc w:val="both"/>
        <w:rPr>
          <w:sz w:val="25"/>
          <w:szCs w:val="25"/>
        </w:rPr>
      </w:pPr>
      <w:r>
        <w:rPr>
          <w:sz w:val="25"/>
          <w:szCs w:val="25"/>
        </w:rPr>
        <w:t>2.19</w:t>
      </w:r>
      <w:r w:rsidRPr="001C27E0">
        <w:rPr>
          <w:sz w:val="25"/>
          <w:szCs w:val="25"/>
        </w:rPr>
        <w:t>.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6F3ADF" w:rsidRPr="001C27E0" w:rsidRDefault="006F3ADF" w:rsidP="00D16907">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6F3ADF" w:rsidRPr="001C27E0" w:rsidRDefault="006F3ADF" w:rsidP="00D16907">
      <w:pPr>
        <w:shd w:val="clear" w:color="auto" w:fill="FFFFFF"/>
        <w:ind w:firstLine="709"/>
        <w:jc w:val="both"/>
        <w:rPr>
          <w:sz w:val="25"/>
          <w:szCs w:val="25"/>
        </w:rPr>
      </w:pPr>
      <w:r>
        <w:rPr>
          <w:sz w:val="25"/>
          <w:szCs w:val="25"/>
        </w:rPr>
        <w:t>2.20</w:t>
      </w:r>
      <w:r w:rsidRPr="001C27E0">
        <w:rPr>
          <w:sz w:val="25"/>
          <w:szCs w:val="25"/>
        </w:rPr>
        <w:t>.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6F3ADF" w:rsidRPr="00522143" w:rsidRDefault="006F3ADF" w:rsidP="00D16907">
      <w:pPr>
        <w:ind w:firstLine="708"/>
        <w:jc w:val="both"/>
        <w:rPr>
          <w:sz w:val="25"/>
          <w:szCs w:val="25"/>
        </w:rPr>
      </w:pPr>
      <w:r>
        <w:rPr>
          <w:sz w:val="25"/>
          <w:szCs w:val="25"/>
        </w:rPr>
        <w:t>2.21</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6F3ADF" w:rsidRPr="00522143" w:rsidRDefault="006F3ADF" w:rsidP="00D16907">
      <w:pPr>
        <w:ind w:firstLine="709"/>
        <w:jc w:val="both"/>
        <w:rPr>
          <w:sz w:val="25"/>
          <w:szCs w:val="25"/>
        </w:rPr>
      </w:pPr>
    </w:p>
    <w:p w:rsidR="006F3ADF" w:rsidRPr="00522143" w:rsidRDefault="006F3ADF" w:rsidP="00D16907">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6F3ADF" w:rsidRDefault="006F3ADF" w:rsidP="00D16907">
      <w:pPr>
        <w:ind w:firstLine="709"/>
        <w:jc w:val="both"/>
        <w:rPr>
          <w:sz w:val="25"/>
          <w:szCs w:val="25"/>
        </w:rPr>
      </w:pPr>
      <w:r w:rsidRPr="00522143">
        <w:rPr>
          <w:sz w:val="25"/>
          <w:szCs w:val="25"/>
        </w:rPr>
        <w:t xml:space="preserve">3.1. </w:t>
      </w:r>
      <w:r w:rsidRPr="00D10D20">
        <w:rPr>
          <w:sz w:val="25"/>
          <w:szCs w:val="25"/>
        </w:rPr>
        <w:t xml:space="preserve">Учасниками навчально-виховного процесу в закладі є </w:t>
      </w:r>
      <w:r>
        <w:rPr>
          <w:sz w:val="25"/>
          <w:szCs w:val="25"/>
        </w:rPr>
        <w:t xml:space="preserve">вихованці – діти старшого дошкільного віку, </w:t>
      </w:r>
      <w:r w:rsidRPr="00D10D20">
        <w:rPr>
          <w:sz w:val="25"/>
          <w:szCs w:val="25"/>
        </w:rPr>
        <w:t>учні, педагогічні працівники, психологи, бібліотекарі, інші спеціалісти закладу, керівники, батьки або особо, які їх замінюють.</w:t>
      </w:r>
    </w:p>
    <w:p w:rsidR="006F3ADF" w:rsidRDefault="006F3ADF" w:rsidP="00D16907">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6F3ADF" w:rsidRPr="00522143" w:rsidRDefault="006F3ADF" w:rsidP="00D16907">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6F3ADF" w:rsidRPr="001C27E0" w:rsidRDefault="006F3ADF" w:rsidP="00D16907">
      <w:pPr>
        <w:ind w:firstLine="709"/>
        <w:jc w:val="both"/>
        <w:rPr>
          <w:sz w:val="25"/>
          <w:szCs w:val="25"/>
        </w:rPr>
      </w:pPr>
      <w:r w:rsidRPr="001C27E0">
        <w:rPr>
          <w:sz w:val="25"/>
          <w:szCs w:val="25"/>
        </w:rPr>
        <w:t>3.4. Учні закладу мають гарантоване державою право на:</w:t>
      </w:r>
    </w:p>
    <w:p w:rsidR="006F3ADF" w:rsidRPr="001C27E0" w:rsidRDefault="006F3ADF" w:rsidP="00D16907">
      <w:pPr>
        <w:ind w:firstLine="709"/>
        <w:jc w:val="both"/>
        <w:rPr>
          <w:sz w:val="25"/>
          <w:szCs w:val="25"/>
        </w:rPr>
      </w:pPr>
      <w:r w:rsidRPr="001C27E0">
        <w:rPr>
          <w:sz w:val="25"/>
          <w:szCs w:val="25"/>
        </w:rPr>
        <w:t>-  доступність і безоплатність повної загальної середньої освіти;</w:t>
      </w:r>
    </w:p>
    <w:p w:rsidR="006F3ADF" w:rsidRDefault="006F3ADF" w:rsidP="00D16907">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6F3ADF" w:rsidRPr="00D10D20" w:rsidRDefault="006F3ADF" w:rsidP="00D16907">
      <w:pPr>
        <w:ind w:firstLine="709"/>
        <w:jc w:val="both"/>
        <w:rPr>
          <w:sz w:val="25"/>
          <w:szCs w:val="25"/>
        </w:rPr>
      </w:pPr>
      <w:r w:rsidRPr="00D10D20">
        <w:rPr>
          <w:sz w:val="25"/>
          <w:szCs w:val="25"/>
        </w:rPr>
        <w:t>-  безпечні і не шкідливі умови навчання та праці;</w:t>
      </w:r>
    </w:p>
    <w:p w:rsidR="006F3ADF" w:rsidRPr="00D10D20" w:rsidRDefault="006F3ADF" w:rsidP="00D16907">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6F3ADF" w:rsidRPr="00D10D20" w:rsidRDefault="006F3ADF" w:rsidP="00D16907">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6F3ADF" w:rsidRPr="00D10D20" w:rsidRDefault="006F3ADF" w:rsidP="00D16907">
      <w:pPr>
        <w:ind w:firstLine="709"/>
        <w:jc w:val="both"/>
        <w:rPr>
          <w:sz w:val="25"/>
          <w:szCs w:val="25"/>
        </w:rPr>
      </w:pPr>
      <w:r w:rsidRPr="00D10D20">
        <w:rPr>
          <w:sz w:val="25"/>
          <w:szCs w:val="25"/>
        </w:rPr>
        <w:t>-  отримання додаткових, в тому числі платних, навчальних послуг;</w:t>
      </w:r>
    </w:p>
    <w:p w:rsidR="006F3ADF" w:rsidRPr="00D10D20" w:rsidRDefault="006F3ADF" w:rsidP="00D16907">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6F3ADF" w:rsidRPr="00D10D20" w:rsidRDefault="006F3ADF" w:rsidP="00D16907">
      <w:pPr>
        <w:ind w:firstLine="709"/>
        <w:jc w:val="both"/>
        <w:rPr>
          <w:sz w:val="25"/>
          <w:szCs w:val="25"/>
        </w:rPr>
      </w:pPr>
      <w:r w:rsidRPr="00D10D20">
        <w:rPr>
          <w:sz w:val="25"/>
          <w:szCs w:val="25"/>
        </w:rPr>
        <w:t>-  участь в роботі органів громадського самоврядування закладу;</w:t>
      </w:r>
    </w:p>
    <w:p w:rsidR="006F3ADF" w:rsidRPr="00D10D20" w:rsidRDefault="006F3ADF" w:rsidP="00D16907">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6F3ADF" w:rsidRPr="00D10D20" w:rsidRDefault="006F3ADF" w:rsidP="00D16907">
      <w:pPr>
        <w:ind w:firstLine="709"/>
        <w:jc w:val="both"/>
        <w:rPr>
          <w:sz w:val="25"/>
          <w:szCs w:val="25"/>
        </w:rPr>
      </w:pPr>
      <w:r w:rsidRPr="00D10D20">
        <w:rPr>
          <w:sz w:val="25"/>
          <w:szCs w:val="25"/>
        </w:rPr>
        <w:t>-  повагу людської гідності, вільне вираження поглядів, переконань;</w:t>
      </w:r>
    </w:p>
    <w:p w:rsidR="006F3ADF" w:rsidRDefault="006F3ADF" w:rsidP="00D16907">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6F3ADF" w:rsidRPr="00522143" w:rsidRDefault="006F3ADF" w:rsidP="00D16907">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6F3ADF" w:rsidRPr="00D10D20" w:rsidRDefault="006F3ADF" w:rsidP="00D16907">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6F3ADF" w:rsidRPr="00D10D20" w:rsidRDefault="006F3ADF" w:rsidP="00D16907">
      <w:pPr>
        <w:ind w:firstLine="709"/>
        <w:jc w:val="both"/>
        <w:rPr>
          <w:sz w:val="25"/>
          <w:szCs w:val="25"/>
        </w:rPr>
      </w:pPr>
      <w:r w:rsidRPr="00D10D20">
        <w:rPr>
          <w:sz w:val="25"/>
          <w:szCs w:val="25"/>
        </w:rPr>
        <w:t>-  підвищувати свій загальний культурний рівень;</w:t>
      </w:r>
    </w:p>
    <w:p w:rsidR="006F3ADF" w:rsidRPr="00D10D20" w:rsidRDefault="006F3ADF" w:rsidP="00D16907">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6F3ADF" w:rsidRPr="00D10D20" w:rsidRDefault="006F3ADF" w:rsidP="00D16907">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6F3ADF" w:rsidRPr="00D10D20" w:rsidRDefault="006F3ADF" w:rsidP="00D16907">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6F3ADF" w:rsidRPr="00D10D20" w:rsidRDefault="006F3ADF" w:rsidP="00D16907">
      <w:pPr>
        <w:ind w:firstLine="709"/>
        <w:jc w:val="both"/>
        <w:rPr>
          <w:sz w:val="25"/>
          <w:szCs w:val="25"/>
        </w:rPr>
      </w:pPr>
      <w:r w:rsidRPr="00D10D20">
        <w:rPr>
          <w:sz w:val="25"/>
          <w:szCs w:val="25"/>
        </w:rPr>
        <w:t>-  брати участь у різних видах трудової діяльності;</w:t>
      </w:r>
    </w:p>
    <w:p w:rsidR="006F3ADF" w:rsidRPr="00D10D20" w:rsidRDefault="006F3ADF" w:rsidP="00D16907">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6F3ADF" w:rsidRPr="00D10D20" w:rsidRDefault="006F3ADF" w:rsidP="00D16907">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6F3ADF" w:rsidRDefault="006F3ADF" w:rsidP="00D16907">
      <w:pPr>
        <w:ind w:firstLine="709"/>
        <w:jc w:val="both"/>
        <w:rPr>
          <w:sz w:val="25"/>
          <w:szCs w:val="25"/>
        </w:rPr>
      </w:pPr>
      <w:r w:rsidRPr="00D10D20">
        <w:rPr>
          <w:sz w:val="25"/>
          <w:szCs w:val="25"/>
        </w:rPr>
        <w:t>- дотримуватися правил особистої гігієни.</w:t>
      </w:r>
    </w:p>
    <w:p w:rsidR="006F3ADF" w:rsidRPr="00791DC5" w:rsidRDefault="006F3ADF" w:rsidP="00D16907">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6F3ADF" w:rsidRPr="00791DC5" w:rsidRDefault="006F3ADF" w:rsidP="00D16907">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6F3ADF" w:rsidRPr="00791DC5" w:rsidRDefault="006F3ADF" w:rsidP="00D16907">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6F3ADF" w:rsidRPr="00791DC5" w:rsidRDefault="006F3ADF" w:rsidP="00D16907">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6F3ADF" w:rsidRPr="00791DC5" w:rsidRDefault="006F3ADF" w:rsidP="00D16907">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6F3ADF" w:rsidRPr="00791DC5" w:rsidRDefault="006F3ADF" w:rsidP="00D16907">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6F3ADF" w:rsidRPr="00791DC5" w:rsidRDefault="006F3ADF" w:rsidP="00D16907">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6F3ADF" w:rsidRPr="00791DC5" w:rsidRDefault="006F3ADF" w:rsidP="00D16907">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6F3ADF" w:rsidRPr="00791DC5" w:rsidRDefault="006F3ADF" w:rsidP="00D16907">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6F3ADF" w:rsidRPr="00791DC5" w:rsidRDefault="006F3ADF" w:rsidP="00D16907">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6F3ADF" w:rsidRPr="00791DC5" w:rsidRDefault="006F3ADF" w:rsidP="00D16907">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6F3ADF" w:rsidRPr="00791DC5" w:rsidRDefault="006F3ADF" w:rsidP="00D16907">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6F3ADF" w:rsidRPr="00791DC5" w:rsidRDefault="006F3ADF" w:rsidP="00D16907">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6F3ADF" w:rsidRPr="00791DC5" w:rsidRDefault="006F3ADF" w:rsidP="00D16907">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6F3ADF" w:rsidRPr="00791DC5" w:rsidRDefault="006F3ADF" w:rsidP="00D16907">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6F3ADF" w:rsidRPr="00791DC5" w:rsidRDefault="006F3ADF" w:rsidP="00D16907">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6F3ADF" w:rsidRPr="00791DC5" w:rsidRDefault="006F3ADF" w:rsidP="00D16907">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6F3ADF" w:rsidRPr="00791DC5" w:rsidRDefault="006F3ADF" w:rsidP="00D16907">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6F3ADF" w:rsidRPr="00791DC5" w:rsidRDefault="006F3ADF" w:rsidP="00D16907">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6F3ADF" w:rsidRPr="00791DC5" w:rsidRDefault="006F3ADF" w:rsidP="00D16907">
      <w:pPr>
        <w:ind w:firstLine="709"/>
        <w:jc w:val="both"/>
        <w:rPr>
          <w:sz w:val="25"/>
          <w:szCs w:val="25"/>
        </w:rPr>
      </w:pPr>
      <w:r w:rsidRPr="00791DC5">
        <w:rPr>
          <w:sz w:val="25"/>
          <w:szCs w:val="25"/>
        </w:rPr>
        <w:t>- вносити керівництву закладу і відділу освіти, молоді та спорту райдержадміністрації пропо</w:t>
      </w:r>
      <w:r>
        <w:rPr>
          <w:sz w:val="25"/>
          <w:szCs w:val="25"/>
        </w:rPr>
        <w:t>зиції щодо поліпшення навчально-</w:t>
      </w:r>
      <w:r w:rsidRPr="00791DC5">
        <w:rPr>
          <w:sz w:val="25"/>
          <w:szCs w:val="25"/>
        </w:rPr>
        <w:t>виховної роботи;</w:t>
      </w:r>
    </w:p>
    <w:p w:rsidR="006F3ADF" w:rsidRPr="00791DC5" w:rsidRDefault="006F3ADF" w:rsidP="00D16907">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6F3ADF" w:rsidRPr="00791DC5" w:rsidRDefault="006F3ADF" w:rsidP="00D16907">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6F3ADF" w:rsidRPr="00791DC5" w:rsidRDefault="006F3ADF" w:rsidP="00D16907">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6F3ADF" w:rsidRPr="00791DC5" w:rsidRDefault="006F3ADF" w:rsidP="00D16907">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6F3ADF" w:rsidRPr="00791DC5" w:rsidRDefault="006F3ADF" w:rsidP="00D16907">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6F3ADF" w:rsidRPr="00791DC5" w:rsidRDefault="006F3ADF" w:rsidP="00D16907">
      <w:pPr>
        <w:ind w:firstLine="709"/>
        <w:jc w:val="both"/>
        <w:rPr>
          <w:sz w:val="25"/>
          <w:szCs w:val="25"/>
        </w:rPr>
      </w:pPr>
      <w:r w:rsidRPr="00791DC5">
        <w:rPr>
          <w:sz w:val="25"/>
          <w:szCs w:val="25"/>
        </w:rPr>
        <w:t>- контролювати рівень навчальних досягнень учнів;</w:t>
      </w:r>
    </w:p>
    <w:p w:rsidR="006F3ADF" w:rsidRPr="00791DC5" w:rsidRDefault="006F3ADF" w:rsidP="00D16907">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6F3ADF" w:rsidRPr="00791DC5" w:rsidRDefault="006F3ADF" w:rsidP="00D16907">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6F3ADF" w:rsidRPr="00791DC5" w:rsidRDefault="006F3ADF" w:rsidP="00D16907">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6F3ADF" w:rsidRPr="00791DC5" w:rsidRDefault="006F3ADF" w:rsidP="00D16907">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6F3ADF" w:rsidRPr="00791DC5" w:rsidRDefault="006F3ADF" w:rsidP="00D16907">
      <w:pPr>
        <w:ind w:firstLine="709"/>
        <w:jc w:val="both"/>
        <w:rPr>
          <w:sz w:val="25"/>
          <w:szCs w:val="25"/>
        </w:rPr>
      </w:pPr>
      <w:r w:rsidRPr="00791DC5">
        <w:rPr>
          <w:sz w:val="25"/>
          <w:szCs w:val="25"/>
        </w:rPr>
        <w:t>- брати участь у роботі педагогічної ради;</w:t>
      </w:r>
    </w:p>
    <w:p w:rsidR="006F3ADF" w:rsidRPr="00791DC5" w:rsidRDefault="006F3ADF" w:rsidP="00D16907">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6F3ADF" w:rsidRPr="00791DC5" w:rsidRDefault="006F3ADF" w:rsidP="00D16907">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6F3ADF" w:rsidRPr="00791DC5" w:rsidRDefault="006F3ADF" w:rsidP="00D16907">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6F3ADF" w:rsidRPr="00791DC5" w:rsidRDefault="006F3ADF" w:rsidP="00D16907">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6F3ADF" w:rsidRPr="00791DC5" w:rsidRDefault="006F3ADF" w:rsidP="00D16907">
      <w:pPr>
        <w:ind w:firstLine="709"/>
        <w:jc w:val="both"/>
        <w:rPr>
          <w:sz w:val="25"/>
          <w:szCs w:val="25"/>
        </w:rPr>
      </w:pPr>
      <w:r w:rsidRPr="00791DC5">
        <w:rPr>
          <w:sz w:val="25"/>
          <w:szCs w:val="25"/>
        </w:rPr>
        <w:t>- виконувати накази і розпорядження керівника закладу, органів управління освітою;</w:t>
      </w:r>
    </w:p>
    <w:p w:rsidR="006F3ADF" w:rsidRPr="00791DC5" w:rsidRDefault="006F3ADF" w:rsidP="00D16907">
      <w:pPr>
        <w:ind w:firstLine="709"/>
        <w:jc w:val="both"/>
        <w:rPr>
          <w:sz w:val="25"/>
          <w:szCs w:val="25"/>
        </w:rPr>
      </w:pPr>
      <w:r w:rsidRPr="00791DC5">
        <w:rPr>
          <w:sz w:val="25"/>
          <w:szCs w:val="25"/>
        </w:rPr>
        <w:t>- вести відповідну документацію.</w:t>
      </w:r>
    </w:p>
    <w:p w:rsidR="006F3ADF" w:rsidRPr="00791DC5" w:rsidRDefault="006F3ADF" w:rsidP="00D16907">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6F3ADF" w:rsidRPr="00791DC5" w:rsidRDefault="006F3ADF" w:rsidP="00D16907">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6F3ADF" w:rsidRPr="00791DC5" w:rsidRDefault="006F3ADF" w:rsidP="00D16907">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6F3ADF" w:rsidRPr="00791DC5" w:rsidRDefault="006F3ADF" w:rsidP="00D16907">
      <w:pPr>
        <w:ind w:firstLine="709"/>
        <w:jc w:val="both"/>
        <w:rPr>
          <w:sz w:val="25"/>
          <w:szCs w:val="25"/>
        </w:rPr>
      </w:pPr>
      <w:r w:rsidRPr="00791DC5">
        <w:rPr>
          <w:sz w:val="25"/>
          <w:szCs w:val="25"/>
        </w:rPr>
        <w:t>- обирати навчальний заклад та форми навчання і виховання дітей;</w:t>
      </w:r>
    </w:p>
    <w:p w:rsidR="006F3ADF" w:rsidRPr="00791DC5" w:rsidRDefault="006F3ADF" w:rsidP="00D16907">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6F3ADF" w:rsidRPr="00791DC5" w:rsidRDefault="006F3ADF" w:rsidP="00D16907">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6F3ADF" w:rsidRPr="00791DC5" w:rsidRDefault="006F3ADF" w:rsidP="00D16907">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6F3ADF" w:rsidRPr="00791DC5" w:rsidRDefault="006F3ADF" w:rsidP="00D16907">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6F3ADF" w:rsidRPr="00791DC5" w:rsidRDefault="006F3ADF" w:rsidP="00D16907">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6F3ADF" w:rsidRPr="00791DC5" w:rsidRDefault="006F3ADF" w:rsidP="00D16907">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6F3ADF" w:rsidRPr="00791DC5" w:rsidRDefault="006F3ADF" w:rsidP="00D16907">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6F3ADF" w:rsidRPr="00791DC5" w:rsidRDefault="006F3ADF" w:rsidP="00D16907">
      <w:pPr>
        <w:ind w:firstLine="709"/>
        <w:jc w:val="both"/>
        <w:rPr>
          <w:sz w:val="25"/>
          <w:szCs w:val="25"/>
        </w:rPr>
      </w:pPr>
      <w:r w:rsidRPr="00791DC5">
        <w:rPr>
          <w:sz w:val="25"/>
          <w:szCs w:val="25"/>
        </w:rPr>
        <w:t>- забезпечувати дотримання дитиною вимог Статуту закладу;</w:t>
      </w:r>
    </w:p>
    <w:p w:rsidR="006F3ADF" w:rsidRPr="00791DC5" w:rsidRDefault="006F3ADF" w:rsidP="00D16907">
      <w:pPr>
        <w:ind w:firstLine="709"/>
        <w:jc w:val="both"/>
        <w:rPr>
          <w:sz w:val="25"/>
          <w:szCs w:val="25"/>
        </w:rPr>
      </w:pPr>
      <w:r w:rsidRPr="00791DC5">
        <w:rPr>
          <w:sz w:val="25"/>
          <w:szCs w:val="25"/>
        </w:rPr>
        <w:t>- поважати честь і гідність дитини та працівників закладу;</w:t>
      </w:r>
    </w:p>
    <w:p w:rsidR="006F3ADF" w:rsidRPr="00791DC5" w:rsidRDefault="006F3ADF" w:rsidP="00D16907">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6F3ADF" w:rsidRPr="00791DC5" w:rsidRDefault="006F3ADF" w:rsidP="00D16907">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6F3ADF" w:rsidRPr="00791DC5" w:rsidRDefault="006F3ADF" w:rsidP="00D16907">
      <w:pPr>
        <w:ind w:firstLine="709"/>
        <w:jc w:val="both"/>
        <w:rPr>
          <w:sz w:val="25"/>
          <w:szCs w:val="25"/>
        </w:rPr>
      </w:pPr>
      <w:r w:rsidRPr="00791DC5">
        <w:rPr>
          <w:sz w:val="25"/>
          <w:szCs w:val="25"/>
        </w:rPr>
        <w:t>- виховувати у дітей повагу до законів, прав, основних свобод людини.</w:t>
      </w:r>
    </w:p>
    <w:p w:rsidR="006F3ADF" w:rsidRDefault="006F3ADF" w:rsidP="00D16907">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6F3ADF" w:rsidRPr="00522143" w:rsidRDefault="006F3ADF" w:rsidP="00D16907">
      <w:pPr>
        <w:ind w:firstLine="709"/>
        <w:jc w:val="both"/>
        <w:rPr>
          <w:sz w:val="25"/>
          <w:szCs w:val="25"/>
        </w:rPr>
      </w:pPr>
    </w:p>
    <w:p w:rsidR="006F3ADF" w:rsidRPr="00FA6612" w:rsidRDefault="006F3ADF" w:rsidP="00D16907">
      <w:pPr>
        <w:ind w:firstLine="709"/>
        <w:jc w:val="center"/>
        <w:rPr>
          <w:sz w:val="25"/>
          <w:szCs w:val="25"/>
        </w:rPr>
      </w:pPr>
      <w:r w:rsidRPr="00FA6612">
        <w:rPr>
          <w:sz w:val="25"/>
          <w:szCs w:val="25"/>
        </w:rPr>
        <w:t>ІV. УПРАВЛІННЯ ЗАКЛАДОМ</w:t>
      </w:r>
    </w:p>
    <w:p w:rsidR="006F3ADF" w:rsidRDefault="006F3ADF" w:rsidP="00D16907">
      <w:pPr>
        <w:ind w:firstLine="709"/>
        <w:jc w:val="both"/>
        <w:rPr>
          <w:sz w:val="25"/>
          <w:szCs w:val="25"/>
        </w:rPr>
      </w:pPr>
      <w:r>
        <w:rPr>
          <w:sz w:val="25"/>
          <w:szCs w:val="25"/>
        </w:rPr>
        <w:t>4.1.</w:t>
      </w:r>
      <w:r w:rsidRPr="00FA6612">
        <w:rPr>
          <w:sz w:val="25"/>
          <w:szCs w:val="25"/>
        </w:rPr>
        <w:t xml:space="preserve">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6F3ADF" w:rsidRDefault="006F3ADF" w:rsidP="00D16907">
      <w:pPr>
        <w:ind w:firstLine="709"/>
        <w:jc w:val="both"/>
        <w:rPr>
          <w:sz w:val="25"/>
          <w:szCs w:val="25"/>
        </w:rPr>
      </w:pPr>
      <w:r>
        <w:rPr>
          <w:sz w:val="25"/>
          <w:szCs w:val="25"/>
        </w:rPr>
        <w:t>Засновник здійснює управління майном.</w:t>
      </w:r>
    </w:p>
    <w:p w:rsidR="006F3ADF" w:rsidRPr="00FA6612" w:rsidRDefault="006F3ADF" w:rsidP="00D16907">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6F3ADF" w:rsidRDefault="006F3ADF" w:rsidP="00D16907">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6F3ADF" w:rsidRPr="00FA6612" w:rsidRDefault="006F3ADF" w:rsidP="00D16907">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6F3ADF" w:rsidRPr="00F02000" w:rsidRDefault="006F3ADF" w:rsidP="00D16907">
      <w:pPr>
        <w:ind w:firstLine="709"/>
        <w:jc w:val="both"/>
        <w:rPr>
          <w:sz w:val="25"/>
          <w:szCs w:val="25"/>
        </w:rPr>
      </w:pPr>
      <w:r>
        <w:rPr>
          <w:sz w:val="25"/>
          <w:szCs w:val="25"/>
        </w:rPr>
        <w:t>4.4</w:t>
      </w:r>
      <w:r w:rsidRPr="00F02000">
        <w:rPr>
          <w:sz w:val="25"/>
          <w:szCs w:val="25"/>
        </w:rPr>
        <w:t>. Керівник закладу:</w:t>
      </w:r>
    </w:p>
    <w:p w:rsidR="006F3ADF" w:rsidRPr="00F02000" w:rsidRDefault="006F3ADF" w:rsidP="00D16907">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6F3ADF" w:rsidRPr="00F02000" w:rsidRDefault="006F3ADF" w:rsidP="00D16907">
      <w:pPr>
        <w:ind w:firstLine="709"/>
        <w:jc w:val="both"/>
        <w:rPr>
          <w:sz w:val="25"/>
          <w:szCs w:val="25"/>
        </w:rPr>
      </w:pPr>
      <w:r w:rsidRPr="00F02000">
        <w:rPr>
          <w:sz w:val="25"/>
          <w:szCs w:val="25"/>
        </w:rPr>
        <w:t>- організовує навчально-виховний процес;</w:t>
      </w:r>
    </w:p>
    <w:p w:rsidR="006F3ADF" w:rsidRPr="00F02000" w:rsidRDefault="006F3ADF" w:rsidP="00D16907">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6F3ADF" w:rsidRPr="00F02000" w:rsidRDefault="006F3ADF" w:rsidP="00D16907">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6F3ADF" w:rsidRPr="00F02000" w:rsidRDefault="006F3ADF" w:rsidP="00D16907">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6F3ADF" w:rsidRPr="00F02000" w:rsidRDefault="006F3ADF" w:rsidP="00D16907">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6F3ADF" w:rsidRPr="00F02000" w:rsidRDefault="006F3ADF" w:rsidP="00D16907">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6F3ADF" w:rsidRPr="00F02000" w:rsidRDefault="006F3ADF" w:rsidP="00D16907">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6F3ADF" w:rsidRPr="00F02000" w:rsidRDefault="006F3ADF" w:rsidP="00D16907">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6F3ADF" w:rsidRPr="00F02000" w:rsidRDefault="006F3ADF" w:rsidP="00D16907">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6F3ADF" w:rsidRPr="00F02000" w:rsidRDefault="006F3ADF" w:rsidP="00D16907">
      <w:pPr>
        <w:ind w:firstLine="709"/>
        <w:jc w:val="both"/>
        <w:rPr>
          <w:sz w:val="25"/>
          <w:szCs w:val="25"/>
        </w:rPr>
      </w:pPr>
      <w:r w:rsidRPr="00F02000">
        <w:rPr>
          <w:sz w:val="25"/>
          <w:szCs w:val="25"/>
        </w:rPr>
        <w:t>- вживає заходів до запобігання вживанню учнями алкоголю, наркотиків;</w:t>
      </w:r>
    </w:p>
    <w:p w:rsidR="006F3ADF" w:rsidRPr="00F02000" w:rsidRDefault="006F3ADF" w:rsidP="00D16907">
      <w:pPr>
        <w:ind w:firstLine="709"/>
        <w:jc w:val="both"/>
        <w:rPr>
          <w:sz w:val="25"/>
          <w:szCs w:val="25"/>
        </w:rPr>
      </w:pPr>
      <w:r w:rsidRPr="00F02000">
        <w:rPr>
          <w:sz w:val="25"/>
          <w:szCs w:val="25"/>
        </w:rPr>
        <w:t>- контролює організацію харчування і медичного обслуговування учнів;</w:t>
      </w:r>
    </w:p>
    <w:p w:rsidR="006F3ADF" w:rsidRPr="00F02000" w:rsidRDefault="006F3ADF" w:rsidP="00D16907">
      <w:pPr>
        <w:ind w:firstLine="709"/>
        <w:jc w:val="both"/>
        <w:rPr>
          <w:sz w:val="25"/>
          <w:szCs w:val="25"/>
        </w:rPr>
      </w:pPr>
      <w:r w:rsidRPr="00F02000">
        <w:rPr>
          <w:sz w:val="25"/>
          <w:szCs w:val="25"/>
        </w:rPr>
        <w:t>- видає у межах своєї компетенції накази і контролює їх виконання;</w:t>
      </w:r>
    </w:p>
    <w:p w:rsidR="006F3ADF" w:rsidRPr="00F02000" w:rsidRDefault="006F3ADF" w:rsidP="00D16907">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6F3ADF" w:rsidRPr="00F02000" w:rsidRDefault="006F3ADF" w:rsidP="00D16907">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6F3ADF" w:rsidRPr="00F02000" w:rsidRDefault="006F3ADF" w:rsidP="00D16907">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6F3ADF" w:rsidRPr="00F02000" w:rsidRDefault="006F3ADF" w:rsidP="00D16907">
      <w:pPr>
        <w:ind w:firstLine="709"/>
        <w:jc w:val="both"/>
        <w:rPr>
          <w:sz w:val="25"/>
          <w:szCs w:val="25"/>
        </w:rPr>
      </w:pPr>
      <w:r>
        <w:rPr>
          <w:sz w:val="25"/>
          <w:szCs w:val="25"/>
        </w:rPr>
        <w:t>4.7</w:t>
      </w:r>
      <w:r w:rsidRPr="00F02000">
        <w:rPr>
          <w:sz w:val="25"/>
          <w:szCs w:val="25"/>
        </w:rPr>
        <w:t>. Педагогічна рада розглядає питання:</w:t>
      </w:r>
    </w:p>
    <w:p w:rsidR="006F3ADF" w:rsidRPr="00F02000" w:rsidRDefault="006F3ADF" w:rsidP="00D16907">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6F3ADF" w:rsidRPr="00F02000" w:rsidRDefault="006F3ADF" w:rsidP="00D16907">
      <w:pPr>
        <w:ind w:firstLine="709"/>
        <w:jc w:val="both"/>
        <w:rPr>
          <w:sz w:val="25"/>
          <w:szCs w:val="25"/>
        </w:rPr>
      </w:pPr>
      <w:r w:rsidRPr="00F02000">
        <w:rPr>
          <w:sz w:val="25"/>
          <w:szCs w:val="25"/>
        </w:rPr>
        <w:t>- планування та режиму роботи закладу;</w:t>
      </w:r>
    </w:p>
    <w:p w:rsidR="006F3ADF" w:rsidRPr="00F02000" w:rsidRDefault="006F3ADF" w:rsidP="00D16907">
      <w:pPr>
        <w:ind w:firstLine="709"/>
        <w:jc w:val="both"/>
        <w:rPr>
          <w:sz w:val="25"/>
          <w:szCs w:val="25"/>
        </w:rPr>
      </w:pPr>
      <w:r w:rsidRPr="00F02000">
        <w:rPr>
          <w:sz w:val="25"/>
          <w:szCs w:val="25"/>
        </w:rPr>
        <w:t>- варіативної складової робочого навчального плану;</w:t>
      </w:r>
    </w:p>
    <w:p w:rsidR="006F3ADF" w:rsidRPr="00F02000" w:rsidRDefault="006F3ADF" w:rsidP="00D16907">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6F3ADF" w:rsidRPr="00F02000" w:rsidRDefault="006F3ADF" w:rsidP="00D16907">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6F3ADF" w:rsidRPr="00F02000" w:rsidRDefault="006F3ADF" w:rsidP="00D16907">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6F3ADF" w:rsidRPr="00F02000" w:rsidRDefault="006F3ADF" w:rsidP="00D16907">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6F3ADF" w:rsidRPr="00F02000" w:rsidRDefault="006F3ADF" w:rsidP="00D16907">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6F3ADF" w:rsidRPr="00F02000" w:rsidRDefault="006F3ADF" w:rsidP="00D16907">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6F3ADF" w:rsidRPr="00F02000" w:rsidRDefault="006F3ADF" w:rsidP="00D16907">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6F3ADF" w:rsidRPr="00F02000" w:rsidRDefault="006F3ADF" w:rsidP="00D16907">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6F3ADF" w:rsidRPr="00F02000" w:rsidRDefault="006F3ADF" w:rsidP="00D16907">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6F3ADF" w:rsidRPr="00F02000" w:rsidRDefault="006F3ADF" w:rsidP="00D16907">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6F3ADF" w:rsidRPr="00F02000" w:rsidRDefault="006F3ADF" w:rsidP="00D16907">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6F3ADF" w:rsidRPr="00F02000" w:rsidRDefault="006F3ADF" w:rsidP="00D16907">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6F3ADF" w:rsidRPr="00F02000" w:rsidRDefault="006F3ADF" w:rsidP="00D16907">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6F3ADF" w:rsidRDefault="006F3ADF" w:rsidP="00D16907">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6F3ADF" w:rsidRPr="00522143" w:rsidRDefault="006F3ADF" w:rsidP="00D16907">
      <w:pPr>
        <w:ind w:firstLine="709"/>
        <w:jc w:val="both"/>
        <w:rPr>
          <w:sz w:val="25"/>
          <w:szCs w:val="25"/>
        </w:rPr>
      </w:pPr>
    </w:p>
    <w:p w:rsidR="006F3ADF" w:rsidRPr="00012351" w:rsidRDefault="006F3ADF" w:rsidP="00D16907">
      <w:pPr>
        <w:ind w:firstLine="709"/>
        <w:jc w:val="center"/>
        <w:rPr>
          <w:sz w:val="25"/>
          <w:szCs w:val="25"/>
        </w:rPr>
      </w:pPr>
      <w:r>
        <w:rPr>
          <w:sz w:val="25"/>
          <w:szCs w:val="25"/>
        </w:rPr>
        <w:t>V. МАТЕРІАЛЬНО-ТЕХНІЧНА БАЗА</w:t>
      </w:r>
    </w:p>
    <w:p w:rsidR="006F3ADF" w:rsidRPr="00012351" w:rsidRDefault="006F3ADF" w:rsidP="00D16907">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6F3ADF" w:rsidRPr="00012351" w:rsidRDefault="006F3ADF" w:rsidP="00D16907">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6F3ADF" w:rsidRPr="00012351" w:rsidRDefault="006F3ADF" w:rsidP="00D16907">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F3ADF" w:rsidRPr="00012351" w:rsidRDefault="006F3ADF" w:rsidP="00D16907">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6F3ADF" w:rsidRPr="001C61D7" w:rsidRDefault="006F3ADF" w:rsidP="00D16907">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6F3ADF" w:rsidRDefault="006F3ADF" w:rsidP="00D16907">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6F3ADF" w:rsidRPr="00012351" w:rsidRDefault="006F3ADF" w:rsidP="00D16907">
      <w:pPr>
        <w:ind w:firstLine="709"/>
        <w:jc w:val="both"/>
        <w:rPr>
          <w:sz w:val="25"/>
          <w:szCs w:val="25"/>
        </w:rPr>
      </w:pPr>
    </w:p>
    <w:p w:rsidR="006F3ADF" w:rsidRPr="00012351" w:rsidRDefault="006F3ADF" w:rsidP="00D16907">
      <w:pPr>
        <w:ind w:firstLine="709"/>
        <w:jc w:val="center"/>
        <w:rPr>
          <w:sz w:val="25"/>
          <w:szCs w:val="25"/>
        </w:rPr>
      </w:pPr>
      <w:r w:rsidRPr="00012351">
        <w:rPr>
          <w:sz w:val="25"/>
          <w:szCs w:val="25"/>
        </w:rPr>
        <w:t>VI. ФІ</w:t>
      </w:r>
      <w:r>
        <w:rPr>
          <w:sz w:val="25"/>
          <w:szCs w:val="25"/>
        </w:rPr>
        <w:t>НАНСОВО-ГОСПОДАРСЬКА ДІЯЛЬНІСТЬ</w:t>
      </w:r>
    </w:p>
    <w:p w:rsidR="006F3ADF" w:rsidRPr="00012351" w:rsidRDefault="006F3ADF" w:rsidP="00D16907">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6F3ADF" w:rsidRPr="00012351" w:rsidRDefault="006F3ADF" w:rsidP="00D16907">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6F3ADF" w:rsidRPr="00012351" w:rsidRDefault="006F3ADF" w:rsidP="00D16907">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6F3ADF" w:rsidRPr="00012351" w:rsidRDefault="006F3ADF" w:rsidP="00D16907">
      <w:pPr>
        <w:ind w:firstLine="709"/>
        <w:jc w:val="both"/>
        <w:rPr>
          <w:sz w:val="25"/>
          <w:szCs w:val="25"/>
        </w:rPr>
      </w:pPr>
      <w:r w:rsidRPr="00012351">
        <w:rPr>
          <w:sz w:val="25"/>
          <w:szCs w:val="25"/>
        </w:rPr>
        <w:t>- благодійні внески юридичних і фізичних осіб;</w:t>
      </w:r>
    </w:p>
    <w:p w:rsidR="006F3ADF" w:rsidRPr="00012351" w:rsidRDefault="006F3ADF" w:rsidP="00D16907">
      <w:pPr>
        <w:ind w:firstLine="709"/>
        <w:jc w:val="both"/>
        <w:rPr>
          <w:sz w:val="25"/>
          <w:szCs w:val="25"/>
        </w:rPr>
      </w:pPr>
      <w:r w:rsidRPr="00012351">
        <w:rPr>
          <w:sz w:val="25"/>
          <w:szCs w:val="25"/>
        </w:rPr>
        <w:t>- кошти батьків або осіб, які їх замінюють, дітей дошкільного віку.</w:t>
      </w:r>
    </w:p>
    <w:p w:rsidR="006F3ADF" w:rsidRPr="00012351" w:rsidRDefault="006F3ADF" w:rsidP="00D16907">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6F3ADF" w:rsidRPr="00487B35" w:rsidRDefault="006F3ADF" w:rsidP="00D16907">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6F3ADF" w:rsidRDefault="006F3ADF" w:rsidP="00D16907">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6F3ADF" w:rsidRPr="00012351" w:rsidRDefault="006F3ADF" w:rsidP="00D16907">
      <w:pPr>
        <w:ind w:firstLine="709"/>
        <w:jc w:val="both"/>
        <w:rPr>
          <w:sz w:val="25"/>
          <w:szCs w:val="25"/>
        </w:rPr>
      </w:pPr>
    </w:p>
    <w:p w:rsidR="006F3ADF" w:rsidRPr="00012351" w:rsidRDefault="006F3ADF" w:rsidP="00D16907">
      <w:pPr>
        <w:ind w:firstLine="709"/>
        <w:jc w:val="center"/>
        <w:rPr>
          <w:sz w:val="25"/>
          <w:szCs w:val="25"/>
        </w:rPr>
      </w:pPr>
      <w:r w:rsidRPr="00012351">
        <w:rPr>
          <w:sz w:val="25"/>
          <w:szCs w:val="25"/>
        </w:rPr>
        <w:t>VІІ. МІЖНАРОДНЕ СПІВРОБІТНИЦТВО</w:t>
      </w:r>
    </w:p>
    <w:p w:rsidR="006F3ADF" w:rsidRPr="00012351" w:rsidRDefault="006F3ADF" w:rsidP="00D16907">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6F3ADF" w:rsidRPr="00012351" w:rsidRDefault="006F3ADF" w:rsidP="00D16907">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6F3ADF" w:rsidRPr="00012351" w:rsidRDefault="006F3ADF" w:rsidP="00D16907">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6F3ADF" w:rsidRPr="00012351" w:rsidRDefault="006F3ADF" w:rsidP="00D16907">
      <w:pPr>
        <w:ind w:firstLine="709"/>
        <w:jc w:val="both"/>
        <w:rPr>
          <w:sz w:val="25"/>
          <w:szCs w:val="25"/>
        </w:rPr>
      </w:pPr>
    </w:p>
    <w:p w:rsidR="006F3ADF" w:rsidRPr="00012351" w:rsidRDefault="006F3ADF" w:rsidP="00D16907">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6F3ADF" w:rsidRPr="00012351" w:rsidRDefault="006F3ADF" w:rsidP="00D16907">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6F3ADF" w:rsidRPr="00012351" w:rsidRDefault="006F3ADF" w:rsidP="00D16907">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6F3ADF" w:rsidRPr="00012351" w:rsidRDefault="006F3ADF" w:rsidP="00D16907">
      <w:pPr>
        <w:ind w:firstLine="709"/>
        <w:jc w:val="both"/>
        <w:rPr>
          <w:sz w:val="25"/>
          <w:szCs w:val="25"/>
        </w:rPr>
      </w:pPr>
      <w:r w:rsidRPr="00012351">
        <w:rPr>
          <w:sz w:val="25"/>
          <w:szCs w:val="25"/>
        </w:rPr>
        <w:t xml:space="preserve">8.3. Основною     формою    державного     контролю    за      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6F3ADF" w:rsidRPr="00012351" w:rsidRDefault="006F3ADF" w:rsidP="00D16907">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6F3ADF" w:rsidRPr="00012351" w:rsidRDefault="006F3ADF" w:rsidP="00D16907">
      <w:pPr>
        <w:ind w:firstLine="709"/>
        <w:jc w:val="both"/>
        <w:rPr>
          <w:sz w:val="25"/>
          <w:szCs w:val="25"/>
        </w:rPr>
      </w:pPr>
    </w:p>
    <w:p w:rsidR="006F3ADF" w:rsidRPr="00012351" w:rsidRDefault="006F3ADF" w:rsidP="00D16907">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6F3ADF" w:rsidRPr="00147045" w:rsidRDefault="006F3ADF" w:rsidP="00D16907">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6F3ADF" w:rsidRPr="00147045" w:rsidRDefault="006F3ADF" w:rsidP="00D16907">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6F3ADF" w:rsidRPr="00147045" w:rsidRDefault="006F3ADF" w:rsidP="00D16907">
      <w:pPr>
        <w:ind w:firstLine="709"/>
        <w:jc w:val="both"/>
        <w:rPr>
          <w:sz w:val="25"/>
          <w:szCs w:val="25"/>
        </w:rPr>
      </w:pPr>
      <w:r w:rsidRPr="00147045">
        <w:rPr>
          <w:sz w:val="25"/>
          <w:szCs w:val="25"/>
        </w:rPr>
        <w:t xml:space="preserve">Ліквідація проводиться ліквідаційною комісією, призначеною                </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6F3ADF" w:rsidRPr="00147045" w:rsidRDefault="006F3ADF" w:rsidP="00D16907">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6F3ADF" w:rsidRPr="00147045" w:rsidRDefault="006F3ADF" w:rsidP="00D16907">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6F3ADF" w:rsidRDefault="006F3ADF" w:rsidP="00D16907">
      <w:pPr>
        <w:ind w:firstLine="709"/>
        <w:jc w:val="both"/>
        <w:rPr>
          <w:sz w:val="25"/>
          <w:szCs w:val="25"/>
        </w:rPr>
      </w:pPr>
      <w:r>
        <w:rPr>
          <w:sz w:val="25"/>
          <w:szCs w:val="25"/>
        </w:rPr>
        <w:t>9</w:t>
      </w:r>
      <w:r w:rsidRPr="00147045">
        <w:rPr>
          <w:sz w:val="25"/>
          <w:szCs w:val="25"/>
        </w:rPr>
        <w:t xml:space="preserve">.3.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6F3ADF" w:rsidRDefault="006F3ADF" w:rsidP="00D16907">
      <w:pPr>
        <w:ind w:firstLine="709"/>
        <w:jc w:val="both"/>
        <w:rPr>
          <w:sz w:val="25"/>
          <w:szCs w:val="25"/>
        </w:rPr>
      </w:pPr>
    </w:p>
    <w:p w:rsidR="006F3ADF" w:rsidRDefault="006F3ADF" w:rsidP="00D16907">
      <w:pPr>
        <w:ind w:firstLine="709"/>
        <w:jc w:val="both"/>
        <w:rPr>
          <w:sz w:val="25"/>
          <w:szCs w:val="25"/>
        </w:rPr>
      </w:pPr>
    </w:p>
    <w:p w:rsidR="006F3ADF" w:rsidRDefault="006F3ADF" w:rsidP="00D16907">
      <w:pPr>
        <w:ind w:firstLine="709"/>
        <w:jc w:val="both"/>
        <w:rPr>
          <w:sz w:val="25"/>
          <w:szCs w:val="25"/>
        </w:rPr>
      </w:pPr>
    </w:p>
    <w:p w:rsidR="006F3ADF" w:rsidRPr="00522143" w:rsidRDefault="006F3ADF" w:rsidP="00D16907">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6F3ADF" w:rsidRPr="006A1A4B" w:rsidRDefault="006F3ADF" w:rsidP="00D16907">
      <w:pPr>
        <w:ind w:firstLine="709"/>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p w:rsidR="006F3ADF" w:rsidRDefault="006F3ADF" w:rsidP="004C604A">
      <w:pPr>
        <w:jc w:val="both"/>
      </w:pPr>
    </w:p>
    <w:sectPr w:rsidR="006F3ADF" w:rsidSect="002F0CB0">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2351"/>
    <w:rsid w:val="000171B1"/>
    <w:rsid w:val="00094B2C"/>
    <w:rsid w:val="000B2270"/>
    <w:rsid w:val="000E184B"/>
    <w:rsid w:val="00100461"/>
    <w:rsid w:val="001238E0"/>
    <w:rsid w:val="00147045"/>
    <w:rsid w:val="00156106"/>
    <w:rsid w:val="00156D93"/>
    <w:rsid w:val="001931A2"/>
    <w:rsid w:val="001C27E0"/>
    <w:rsid w:val="001C61D7"/>
    <w:rsid w:val="002C2388"/>
    <w:rsid w:val="002F0CB0"/>
    <w:rsid w:val="003123A8"/>
    <w:rsid w:val="003308C5"/>
    <w:rsid w:val="00391CD1"/>
    <w:rsid w:val="003D3081"/>
    <w:rsid w:val="00487B35"/>
    <w:rsid w:val="004A51F9"/>
    <w:rsid w:val="004A645A"/>
    <w:rsid w:val="004C604A"/>
    <w:rsid w:val="004F4656"/>
    <w:rsid w:val="00505C3F"/>
    <w:rsid w:val="00521D01"/>
    <w:rsid w:val="00522143"/>
    <w:rsid w:val="00590D78"/>
    <w:rsid w:val="006A1A4B"/>
    <w:rsid w:val="006A1E48"/>
    <w:rsid w:val="006F3ADF"/>
    <w:rsid w:val="007511FC"/>
    <w:rsid w:val="00785945"/>
    <w:rsid w:val="00791DC5"/>
    <w:rsid w:val="007C4592"/>
    <w:rsid w:val="007E5533"/>
    <w:rsid w:val="00836C0F"/>
    <w:rsid w:val="00896AF3"/>
    <w:rsid w:val="008A4804"/>
    <w:rsid w:val="009E542F"/>
    <w:rsid w:val="009F095D"/>
    <w:rsid w:val="00A7718F"/>
    <w:rsid w:val="00AA3FD7"/>
    <w:rsid w:val="00AC17AE"/>
    <w:rsid w:val="00AD7205"/>
    <w:rsid w:val="00B757DE"/>
    <w:rsid w:val="00B90E74"/>
    <w:rsid w:val="00BA1CA7"/>
    <w:rsid w:val="00C20277"/>
    <w:rsid w:val="00C2419E"/>
    <w:rsid w:val="00CE323B"/>
    <w:rsid w:val="00D10D20"/>
    <w:rsid w:val="00D16907"/>
    <w:rsid w:val="00D722E9"/>
    <w:rsid w:val="00D96B55"/>
    <w:rsid w:val="00DB4C90"/>
    <w:rsid w:val="00E2326F"/>
    <w:rsid w:val="00E35647"/>
    <w:rsid w:val="00E500BA"/>
    <w:rsid w:val="00E6443C"/>
    <w:rsid w:val="00ED2D75"/>
    <w:rsid w:val="00ED7F40"/>
    <w:rsid w:val="00F02000"/>
    <w:rsid w:val="00F10419"/>
    <w:rsid w:val="00F7546F"/>
    <w:rsid w:val="00FA6612"/>
    <w:rsid w:val="00FD15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FD158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1589"/>
    <w:rPr>
      <w:rFonts w:ascii="Tahoma" w:hAnsi="Tahoma" w:cs="Tahoma"/>
      <w:sz w:val="16"/>
      <w:szCs w:val="16"/>
      <w:lang w:val="uk-UA" w:eastAsia="ru-RU"/>
    </w:rPr>
  </w:style>
  <w:style w:type="character" w:styleId="CommentReference">
    <w:name w:val="annotation reference"/>
    <w:basedOn w:val="DefaultParagraphFont"/>
    <w:uiPriority w:val="99"/>
    <w:semiHidden/>
    <w:rsid w:val="002F0CB0"/>
    <w:rPr>
      <w:rFonts w:cs="Times New Roman"/>
      <w:sz w:val="16"/>
      <w:szCs w:val="16"/>
    </w:rPr>
  </w:style>
  <w:style w:type="paragraph" w:styleId="CommentText">
    <w:name w:val="annotation text"/>
    <w:basedOn w:val="Normal"/>
    <w:link w:val="CommentTextChar"/>
    <w:uiPriority w:val="99"/>
    <w:semiHidden/>
    <w:rsid w:val="002F0CB0"/>
    <w:rPr>
      <w:sz w:val="20"/>
      <w:szCs w:val="20"/>
    </w:rPr>
  </w:style>
  <w:style w:type="character" w:customStyle="1" w:styleId="CommentTextChar">
    <w:name w:val="Comment Text Char"/>
    <w:basedOn w:val="DefaultParagraphFont"/>
    <w:link w:val="CommentText"/>
    <w:uiPriority w:val="99"/>
    <w:semiHidden/>
    <w:locked/>
    <w:rsid w:val="002F0CB0"/>
    <w:rPr>
      <w:rFonts w:cs="Times New Roman"/>
      <w:sz w:val="20"/>
      <w:szCs w:val="20"/>
      <w:lang w:val="uk-UA" w:eastAsia="ru-RU"/>
    </w:rPr>
  </w:style>
  <w:style w:type="paragraph" w:styleId="CommentSubject">
    <w:name w:val="annotation subject"/>
    <w:basedOn w:val="CommentText"/>
    <w:next w:val="CommentText"/>
    <w:link w:val="CommentSubjectChar"/>
    <w:uiPriority w:val="99"/>
    <w:semiHidden/>
    <w:rsid w:val="002F0CB0"/>
    <w:rPr>
      <w:b/>
      <w:bCs/>
    </w:rPr>
  </w:style>
  <w:style w:type="character" w:customStyle="1" w:styleId="CommentSubjectChar">
    <w:name w:val="Comment Subject Char"/>
    <w:basedOn w:val="CommentTextChar"/>
    <w:link w:val="CommentSubject"/>
    <w:uiPriority w:val="99"/>
    <w:semiHidden/>
    <w:locked/>
    <w:rsid w:val="002F0CB0"/>
    <w:rPr>
      <w:b/>
      <w:bCs/>
    </w:rPr>
  </w:style>
</w:styles>
</file>

<file path=word/webSettings.xml><?xml version="1.0" encoding="utf-8"?>
<w:webSettings xmlns:r="http://schemas.openxmlformats.org/officeDocument/2006/relationships" xmlns:w="http://schemas.openxmlformats.org/wordprocessingml/2006/main">
  <w:divs>
    <w:div w:id="1344043590">
      <w:marLeft w:val="0"/>
      <w:marRight w:val="0"/>
      <w:marTop w:val="0"/>
      <w:marBottom w:val="0"/>
      <w:divBdr>
        <w:top w:val="none" w:sz="0" w:space="0" w:color="auto"/>
        <w:left w:val="none" w:sz="0" w:space="0" w:color="auto"/>
        <w:bottom w:val="none" w:sz="0" w:space="0" w:color="auto"/>
        <w:right w:val="none" w:sz="0" w:space="0" w:color="auto"/>
      </w:divBdr>
    </w:div>
    <w:div w:id="1344043591">
      <w:marLeft w:val="0"/>
      <w:marRight w:val="0"/>
      <w:marTop w:val="0"/>
      <w:marBottom w:val="0"/>
      <w:divBdr>
        <w:top w:val="none" w:sz="0" w:space="0" w:color="auto"/>
        <w:left w:val="none" w:sz="0" w:space="0" w:color="auto"/>
        <w:bottom w:val="none" w:sz="0" w:space="0" w:color="auto"/>
        <w:right w:val="none" w:sz="0" w:space="0" w:color="auto"/>
      </w:divBdr>
    </w:div>
    <w:div w:id="1344043592">
      <w:marLeft w:val="0"/>
      <w:marRight w:val="0"/>
      <w:marTop w:val="0"/>
      <w:marBottom w:val="0"/>
      <w:divBdr>
        <w:top w:val="none" w:sz="0" w:space="0" w:color="auto"/>
        <w:left w:val="none" w:sz="0" w:space="0" w:color="auto"/>
        <w:bottom w:val="none" w:sz="0" w:space="0" w:color="auto"/>
        <w:right w:val="none" w:sz="0" w:space="0" w:color="auto"/>
      </w:divBdr>
    </w:div>
    <w:div w:id="1344043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15</Pages>
  <Words>5784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16</cp:revision>
  <cp:lastPrinted>2017-03-07T11:24:00Z</cp:lastPrinted>
  <dcterms:created xsi:type="dcterms:W3CDTF">2017-01-26T14:42:00Z</dcterms:created>
  <dcterms:modified xsi:type="dcterms:W3CDTF">2017-03-07T11:25:00Z</dcterms:modified>
</cp:coreProperties>
</file>